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3F3E3" w14:textId="5599EFD8" w:rsidR="000E5D60" w:rsidRPr="00FB6014" w:rsidRDefault="238998E2" w:rsidP="732D766F">
      <w:pPr>
        <w:tabs>
          <w:tab w:val="left" w:pos="360"/>
        </w:tabs>
        <w:jc w:val="center"/>
        <w:rPr>
          <w:rFonts w:ascii="Arial" w:hAnsi="Arial" w:cs="Arial"/>
          <w:b/>
          <w:bCs/>
          <w:sz w:val="28"/>
          <w:szCs w:val="28"/>
          <w:lang w:val="bg-BG"/>
        </w:rPr>
      </w:pPr>
      <w:r w:rsidRPr="68A15E96">
        <w:rPr>
          <w:rFonts w:ascii="Arial" w:hAnsi="Arial" w:cs="Arial"/>
          <w:b/>
          <w:bCs/>
          <w:sz w:val="28"/>
          <w:szCs w:val="28"/>
          <w:lang w:val="bg-BG"/>
        </w:rPr>
        <w:t>Оферта</w:t>
      </w:r>
      <w:r w:rsidR="578EDAA6" w:rsidRPr="68A15E96">
        <w:rPr>
          <w:rFonts w:ascii="Arial" w:hAnsi="Arial" w:cs="Arial"/>
          <w:b/>
          <w:bCs/>
          <w:sz w:val="28"/>
          <w:szCs w:val="28"/>
          <w:lang w:val="bg-BG"/>
        </w:rPr>
        <w:t xml:space="preserve"> </w:t>
      </w:r>
    </w:p>
    <w:p w14:paraId="4EA9B571" w14:textId="2318D565" w:rsidR="00804C8B" w:rsidRDefault="00052BD5" w:rsidP="52466E72">
      <w:pPr>
        <w:tabs>
          <w:tab w:val="left" w:pos="360"/>
        </w:tabs>
        <w:jc w:val="center"/>
        <w:rPr>
          <w:rFonts w:ascii="Arial" w:hAnsi="Arial" w:cs="Arial"/>
          <w:b/>
          <w:bCs/>
          <w:sz w:val="22"/>
          <w:szCs w:val="22"/>
          <w:lang w:val="bg-BG"/>
        </w:rPr>
      </w:pPr>
      <w:r w:rsidRPr="52466E72">
        <w:rPr>
          <w:rFonts w:ascii="Arial" w:hAnsi="Arial" w:cs="Arial"/>
          <w:b/>
          <w:bCs/>
          <w:sz w:val="22"/>
          <w:szCs w:val="22"/>
          <w:lang w:val="bg-BG"/>
        </w:rPr>
        <w:t>за участие в конкурс</w:t>
      </w:r>
      <w:r w:rsidR="000E5D60" w:rsidRPr="52466E72">
        <w:rPr>
          <w:rFonts w:ascii="Arial" w:hAnsi="Arial" w:cs="Arial"/>
          <w:b/>
          <w:bCs/>
          <w:sz w:val="22"/>
          <w:szCs w:val="22"/>
          <w:lang w:val="bg-BG"/>
        </w:rPr>
        <w:t xml:space="preserve"> за избор на доставчик на банкови пластики</w:t>
      </w:r>
      <w:r w:rsidR="00D12842" w:rsidRPr="52466E72">
        <w:rPr>
          <w:rFonts w:ascii="Arial" w:hAnsi="Arial" w:cs="Arial"/>
          <w:b/>
          <w:bCs/>
          <w:sz w:val="22"/>
          <w:szCs w:val="22"/>
          <w:lang w:val="bg-BG"/>
        </w:rPr>
        <w:t xml:space="preserve"> за Алианц Банк България</w:t>
      </w:r>
      <w:r w:rsidR="004E4F9F">
        <w:rPr>
          <w:rFonts w:ascii="Arial" w:hAnsi="Arial" w:cs="Arial"/>
          <w:b/>
          <w:bCs/>
          <w:sz w:val="22"/>
          <w:szCs w:val="22"/>
          <w:lang w:val="bg-BG"/>
        </w:rPr>
        <w:t xml:space="preserve"> АД</w:t>
      </w:r>
    </w:p>
    <w:p w14:paraId="5DCD13D1" w14:textId="7E0446BB" w:rsidR="732D766F" w:rsidRDefault="732D766F" w:rsidP="732D766F">
      <w:pPr>
        <w:tabs>
          <w:tab w:val="left" w:pos="360"/>
        </w:tabs>
        <w:jc w:val="center"/>
        <w:rPr>
          <w:rFonts w:ascii="Arial" w:hAnsi="Arial" w:cs="Arial"/>
          <w:b/>
          <w:bCs/>
          <w:sz w:val="22"/>
          <w:szCs w:val="22"/>
          <w:lang w:val="bg-BG"/>
        </w:rPr>
      </w:pPr>
    </w:p>
    <w:tbl>
      <w:tblPr>
        <w:tblW w:w="14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3"/>
        <w:gridCol w:w="3820"/>
        <w:gridCol w:w="24"/>
        <w:gridCol w:w="3990"/>
      </w:tblGrid>
      <w:tr w:rsidR="00F2117C" w:rsidRPr="00FB6014" w14:paraId="29EDE297" w14:textId="77777777" w:rsidTr="75EBF82C">
        <w:trPr>
          <w:trHeight w:val="684"/>
        </w:trPr>
        <w:tc>
          <w:tcPr>
            <w:tcW w:w="6523" w:type="dxa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56F1A2BF" w14:textId="77777777" w:rsidR="00FB6014" w:rsidRDefault="00FB6014" w:rsidP="00FB6014">
            <w:pPr>
              <w:tabs>
                <w:tab w:val="left" w:pos="360"/>
              </w:tabs>
              <w:ind w:right="176"/>
              <w:rPr>
                <w:rFonts w:ascii="Arial" w:hAnsi="Arial" w:cs="Arial"/>
                <w:color w:val="FFFFFF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FFFFFF"/>
                <w:sz w:val="22"/>
                <w:szCs w:val="22"/>
                <w:lang w:val="bg-BG"/>
              </w:rPr>
              <w:t>Име на компанията доставчик</w:t>
            </w:r>
          </w:p>
          <w:p w14:paraId="5FA281DF" w14:textId="4BD3E9EA" w:rsidR="00D852CF" w:rsidRPr="00FB6014" w:rsidRDefault="00D852CF" w:rsidP="732D766F">
            <w:pPr>
              <w:tabs>
                <w:tab w:val="left" w:pos="360"/>
              </w:tabs>
              <w:ind w:right="176"/>
              <w:rPr>
                <w:rFonts w:ascii="Arial" w:hAnsi="Arial" w:cs="Arial"/>
                <w:i/>
                <w:iCs/>
                <w:color w:val="FFFFFF"/>
                <w:sz w:val="22"/>
                <w:szCs w:val="22"/>
              </w:rPr>
            </w:pPr>
          </w:p>
        </w:tc>
        <w:tc>
          <w:tcPr>
            <w:tcW w:w="7834" w:type="dxa"/>
            <w:gridSpan w:val="3"/>
            <w:tcBorders>
              <w:top w:val="single" w:sz="4" w:space="0" w:color="auto"/>
            </w:tcBorders>
            <w:vAlign w:val="center"/>
          </w:tcPr>
          <w:p w14:paraId="785D2F56" w14:textId="77777777" w:rsidR="00D852CF" w:rsidRPr="00FB6014" w:rsidRDefault="00D852CF" w:rsidP="007170FD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</w:tc>
      </w:tr>
      <w:tr w:rsidR="00F2117C" w:rsidRPr="00FB6014" w14:paraId="7ADFE9DF" w14:textId="77777777" w:rsidTr="75EBF82C">
        <w:trPr>
          <w:trHeight w:val="693"/>
        </w:trPr>
        <w:tc>
          <w:tcPr>
            <w:tcW w:w="6523" w:type="dxa"/>
            <w:shd w:val="clear" w:color="auto" w:fill="1F497D" w:themeFill="text2"/>
            <w:vAlign w:val="center"/>
          </w:tcPr>
          <w:p w14:paraId="04466F18" w14:textId="77777777" w:rsidR="00D852CF" w:rsidRDefault="00FB6014" w:rsidP="00FB6014">
            <w:pPr>
              <w:tabs>
                <w:tab w:val="left" w:pos="360"/>
              </w:tabs>
              <w:ind w:right="176"/>
              <w:rPr>
                <w:rFonts w:ascii="Arial" w:hAnsi="Arial" w:cs="Arial"/>
                <w:iCs/>
                <w:color w:val="FFFFFF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iCs/>
                <w:color w:val="FFFFFF"/>
                <w:sz w:val="22"/>
                <w:szCs w:val="22"/>
                <w:lang w:val="bg-BG"/>
              </w:rPr>
              <w:t>Адрес на компанията</w:t>
            </w:r>
          </w:p>
          <w:p w14:paraId="261A8782" w14:textId="27E15E2E" w:rsidR="00FB6014" w:rsidRPr="00FB6014" w:rsidRDefault="00FB6014" w:rsidP="732D766F">
            <w:pPr>
              <w:tabs>
                <w:tab w:val="left" w:pos="360"/>
              </w:tabs>
              <w:ind w:right="176"/>
              <w:rPr>
                <w:rFonts w:ascii="Arial" w:hAnsi="Arial" w:cs="Arial"/>
                <w:i/>
                <w:iCs/>
                <w:color w:val="FFFFFF"/>
                <w:sz w:val="22"/>
                <w:szCs w:val="22"/>
              </w:rPr>
            </w:pPr>
          </w:p>
        </w:tc>
        <w:tc>
          <w:tcPr>
            <w:tcW w:w="7834" w:type="dxa"/>
            <w:gridSpan w:val="3"/>
            <w:vAlign w:val="center"/>
          </w:tcPr>
          <w:p w14:paraId="62CD5918" w14:textId="77777777" w:rsidR="00D852CF" w:rsidRPr="00FB6014" w:rsidRDefault="00D852CF" w:rsidP="007170FD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</w:tc>
      </w:tr>
      <w:tr w:rsidR="00FB6014" w:rsidRPr="00FB6014" w14:paraId="56290735" w14:textId="77777777" w:rsidTr="75EBF82C">
        <w:trPr>
          <w:trHeight w:val="471"/>
        </w:trPr>
        <w:tc>
          <w:tcPr>
            <w:tcW w:w="6523" w:type="dxa"/>
            <w:shd w:val="clear" w:color="auto" w:fill="1F497D" w:themeFill="text2"/>
            <w:vAlign w:val="center"/>
          </w:tcPr>
          <w:p w14:paraId="2590CE1A" w14:textId="255F5705" w:rsidR="00FB6014" w:rsidRDefault="00FB6014" w:rsidP="00FB6014">
            <w:pPr>
              <w:tabs>
                <w:tab w:val="left" w:pos="360"/>
              </w:tabs>
              <w:ind w:right="176"/>
              <w:rPr>
                <w:rFonts w:ascii="Arial" w:hAnsi="Arial" w:cs="Arial"/>
                <w:iCs/>
                <w:color w:val="FFFFFF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iCs/>
                <w:color w:val="FFFFFF"/>
                <w:sz w:val="22"/>
                <w:szCs w:val="22"/>
                <w:lang w:val="bg-BG"/>
              </w:rPr>
              <w:t>ЕИК</w:t>
            </w:r>
          </w:p>
          <w:p w14:paraId="1746ED72" w14:textId="62433B57" w:rsidR="00FB6014" w:rsidRPr="00FB6014" w:rsidRDefault="00FB6014" w:rsidP="732D766F">
            <w:pPr>
              <w:tabs>
                <w:tab w:val="left" w:pos="360"/>
              </w:tabs>
              <w:ind w:right="176"/>
              <w:rPr>
                <w:rFonts w:ascii="Arial" w:hAnsi="Arial" w:cs="Arial"/>
                <w:i/>
                <w:i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7834" w:type="dxa"/>
            <w:gridSpan w:val="3"/>
            <w:vAlign w:val="center"/>
          </w:tcPr>
          <w:p w14:paraId="170FD9F3" w14:textId="77777777" w:rsidR="00FB6014" w:rsidRPr="00FB6014" w:rsidRDefault="00FB6014" w:rsidP="007170FD">
            <w:pPr>
              <w:tabs>
                <w:tab w:val="left" w:pos="360"/>
              </w:tabs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</w:tc>
      </w:tr>
      <w:tr w:rsidR="00A03830" w:rsidRPr="00FB6014" w14:paraId="75677E7C" w14:textId="77777777" w:rsidTr="75EBF82C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45"/>
        </w:trPr>
        <w:tc>
          <w:tcPr>
            <w:tcW w:w="14357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37FB5A0" w14:textId="77777777" w:rsidR="00A03830" w:rsidRPr="00FB6014" w:rsidRDefault="00A03830" w:rsidP="007170FD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2F2333" w:rsidRPr="00FB6014" w14:paraId="095149A0" w14:textId="77777777" w:rsidTr="000225CF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477"/>
        </w:trPr>
        <w:tc>
          <w:tcPr>
            <w:tcW w:w="1036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1F497D" w:themeFill="text2"/>
            <w:vAlign w:val="center"/>
          </w:tcPr>
          <w:p w14:paraId="62589B4C" w14:textId="77777777" w:rsidR="000F30B7" w:rsidRDefault="000F30B7" w:rsidP="0024389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  <w:p w14:paraId="069010E4" w14:textId="57293164" w:rsidR="002F2333" w:rsidRPr="000F30B7" w:rsidRDefault="007E5771" w:rsidP="0024389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bg-BG"/>
              </w:rPr>
            </w:pPr>
            <w:r w:rsidRPr="000F30B7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bg-BG"/>
              </w:rPr>
              <w:t>Параметри</w:t>
            </w:r>
          </w:p>
          <w:p w14:paraId="744D8E4A" w14:textId="2408FAD6" w:rsidR="00FB6014" w:rsidRPr="000F30B7" w:rsidRDefault="00FB6014" w:rsidP="732D766F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1F497D" w:themeFill="text2"/>
            <w:vAlign w:val="center"/>
          </w:tcPr>
          <w:p w14:paraId="5E58A225" w14:textId="06EAB12E" w:rsidR="00B92043" w:rsidRPr="000F30B7" w:rsidRDefault="00187F19" w:rsidP="00187F19">
            <w:pPr>
              <w:jc w:val="center"/>
              <w:rPr>
                <w:rFonts w:ascii="Arial" w:hAnsi="Arial" w:cs="Arial"/>
                <w:i/>
                <w:iCs/>
                <w:color w:val="FFFFFF" w:themeColor="background1"/>
                <w:sz w:val="22"/>
                <w:szCs w:val="22"/>
              </w:rPr>
            </w:pPr>
            <w:r w:rsidRPr="000F30B7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bg-BG"/>
              </w:rPr>
              <w:t>Предложение</w:t>
            </w:r>
          </w:p>
        </w:tc>
      </w:tr>
      <w:tr w:rsidR="00F2117C" w:rsidRPr="00B967A4" w14:paraId="0BC0DF57" w14:textId="77777777" w:rsidTr="000225CF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477"/>
        </w:trPr>
        <w:tc>
          <w:tcPr>
            <w:tcW w:w="1036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D63618" w14:textId="57FCBD7F" w:rsidR="00114BF5" w:rsidRPr="002E44DD" w:rsidRDefault="3713866B" w:rsidP="00114BF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68A15E96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>К</w:t>
            </w:r>
            <w:r w:rsidR="23A3F2D3" w:rsidRPr="000F5A0C"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  <w:t xml:space="preserve">райна цена в </w:t>
            </w:r>
            <w:r w:rsidR="23A3F2D3" w:rsidRPr="68A15E96"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="23A3F2D3" w:rsidRPr="000F5A0C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="23A3F2D3" w:rsidRPr="000F5A0C"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  <w:t>с включен ДДС</w:t>
            </w:r>
            <w:r w:rsidRPr="68A15E96">
              <w:rPr>
                <w:rFonts w:ascii="Arial" w:hAnsi="Arial" w:cs="Arial"/>
                <w:sz w:val="22"/>
                <w:szCs w:val="22"/>
                <w:lang w:val="bg-BG"/>
              </w:rPr>
              <w:t>, транспортни</w:t>
            </w:r>
            <w:r w:rsidR="00B21B44" w:rsidRPr="68A15E96">
              <w:rPr>
                <w:rFonts w:ascii="Arial" w:hAnsi="Arial" w:cs="Arial"/>
                <w:sz w:val="22"/>
                <w:szCs w:val="22"/>
                <w:lang w:val="bg-BG"/>
              </w:rPr>
              <w:t xml:space="preserve"> и логистични разходи</w:t>
            </w:r>
            <w:r w:rsidR="711C4A30" w:rsidRPr="68A15E96">
              <w:rPr>
                <w:rFonts w:ascii="Arial" w:hAnsi="Arial" w:cs="Arial"/>
                <w:sz w:val="22"/>
                <w:szCs w:val="22"/>
                <w:lang w:val="bg-BG"/>
              </w:rPr>
              <w:t xml:space="preserve"> до офис на банката в гр. София</w:t>
            </w:r>
            <w:r w:rsidRPr="68A15E96">
              <w:rPr>
                <w:rFonts w:ascii="Arial" w:hAnsi="Arial" w:cs="Arial"/>
                <w:sz w:val="22"/>
                <w:szCs w:val="22"/>
                <w:lang w:val="bg-BG"/>
              </w:rPr>
              <w:t>, мит</w:t>
            </w:r>
            <w:r w:rsidR="00B21B44" w:rsidRPr="68A15E96">
              <w:rPr>
                <w:rFonts w:ascii="Arial" w:hAnsi="Arial" w:cs="Arial"/>
                <w:sz w:val="22"/>
                <w:szCs w:val="22"/>
                <w:lang w:val="bg-BG"/>
              </w:rPr>
              <w:t>а</w:t>
            </w:r>
            <w:r w:rsidR="01D4A205" w:rsidRPr="68A15E96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r w:rsidRPr="68A15E96">
              <w:rPr>
                <w:rFonts w:ascii="Arial" w:hAnsi="Arial" w:cs="Arial"/>
                <w:sz w:val="22"/>
                <w:szCs w:val="22"/>
                <w:lang w:val="bg-BG"/>
              </w:rPr>
              <w:t>и други свързани разходи</w:t>
            </w:r>
            <w:r w:rsidR="23A3F2D3" w:rsidRPr="68A15E96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r w:rsidR="17BDA15E" w:rsidRPr="68A15E96">
              <w:rPr>
                <w:rFonts w:ascii="Arial" w:hAnsi="Arial" w:cs="Arial"/>
                <w:sz w:val="22"/>
                <w:szCs w:val="22"/>
                <w:lang w:val="bg-BG"/>
              </w:rPr>
              <w:t xml:space="preserve">по </w:t>
            </w:r>
            <w:r w:rsidR="208EB586" w:rsidRPr="68A15E96">
              <w:rPr>
                <w:rFonts w:ascii="Arial" w:hAnsi="Arial" w:cs="Arial"/>
                <w:sz w:val="22"/>
                <w:szCs w:val="22"/>
                <w:lang w:val="bg-BG"/>
              </w:rPr>
              <w:t xml:space="preserve">посочените </w:t>
            </w:r>
            <w:r w:rsidR="17BDA15E" w:rsidRPr="68A15E96">
              <w:rPr>
                <w:rFonts w:ascii="Arial" w:hAnsi="Arial" w:cs="Arial"/>
                <w:sz w:val="22"/>
                <w:szCs w:val="22"/>
                <w:lang w:val="bg-BG"/>
              </w:rPr>
              <w:t xml:space="preserve">видове </w:t>
            </w:r>
            <w:r w:rsidR="23A3F2D3" w:rsidRPr="68A15E96">
              <w:rPr>
                <w:rFonts w:ascii="Arial" w:hAnsi="Arial" w:cs="Arial"/>
                <w:sz w:val="22"/>
                <w:szCs w:val="22"/>
                <w:lang w:val="bg-BG"/>
              </w:rPr>
              <w:t>картови продукти:</w:t>
            </w:r>
          </w:p>
          <w:p w14:paraId="1E6C4034" w14:textId="6B958CBD" w:rsidR="00D852CF" w:rsidRPr="000F5A0C" w:rsidRDefault="00D852CF" w:rsidP="732D766F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3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E7C6C2" w14:textId="77777777" w:rsidR="007170FD" w:rsidRPr="00FB6014" w:rsidRDefault="007170FD" w:rsidP="007170FD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E47E87" w:rsidRPr="00FB6014" w14:paraId="6E1CC0DD" w14:textId="77777777" w:rsidTr="000225CF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477"/>
        </w:trPr>
        <w:tc>
          <w:tcPr>
            <w:tcW w:w="1036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D30D920" w14:textId="317B144C" w:rsidR="00E47E87" w:rsidRPr="00114BF5" w:rsidRDefault="00E47E87" w:rsidP="00114BF5">
            <w:pPr>
              <w:pStyle w:val="ListParagraph"/>
              <w:numPr>
                <w:ilvl w:val="1"/>
                <w:numId w:val="30"/>
              </w:num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14BF5">
              <w:rPr>
                <w:rFonts w:ascii="Arial" w:hAnsi="Arial" w:cs="Arial"/>
                <w:sz w:val="22"/>
                <w:szCs w:val="22"/>
              </w:rPr>
              <w:t>Debit Mastercard (MDS)</w:t>
            </w:r>
          </w:p>
        </w:tc>
        <w:tc>
          <w:tcPr>
            <w:tcW w:w="3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06634F" w14:textId="3B4D6BC0" w:rsidR="00797D54" w:rsidRPr="00797D54" w:rsidRDefault="27AD05D7" w:rsidP="732D766F">
            <w:pPr>
              <w:jc w:val="center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732D766F">
              <w:rPr>
                <w:rFonts w:ascii="Arial" w:hAnsi="Arial" w:cs="Arial"/>
                <w:sz w:val="22"/>
                <w:szCs w:val="22"/>
              </w:rPr>
              <w:t>.................................. EUR</w:t>
            </w:r>
          </w:p>
        </w:tc>
      </w:tr>
      <w:tr w:rsidR="008F1161" w:rsidRPr="00FB6014" w14:paraId="3362BDCA" w14:textId="77777777" w:rsidTr="000225CF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477"/>
        </w:trPr>
        <w:tc>
          <w:tcPr>
            <w:tcW w:w="1036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E03E7E9" w14:textId="15629670" w:rsidR="008F1161" w:rsidRPr="00114BF5" w:rsidRDefault="008F1161" w:rsidP="00114BF5">
            <w:pPr>
              <w:pStyle w:val="ListParagraph"/>
              <w:numPr>
                <w:ilvl w:val="1"/>
                <w:numId w:val="30"/>
              </w:num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14BF5">
              <w:rPr>
                <w:rFonts w:ascii="Arial" w:hAnsi="Arial" w:cs="Arial"/>
                <w:sz w:val="22"/>
                <w:szCs w:val="22"/>
              </w:rPr>
              <w:t>Debit Mastercard Business (MDT)</w:t>
            </w:r>
          </w:p>
        </w:tc>
        <w:tc>
          <w:tcPr>
            <w:tcW w:w="3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E4D241" w14:textId="319957B0" w:rsidR="008F1161" w:rsidRPr="00FB6014" w:rsidRDefault="27AD05D7" w:rsidP="0024389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732D766F">
              <w:rPr>
                <w:rFonts w:ascii="Arial" w:hAnsi="Arial" w:cs="Arial"/>
                <w:sz w:val="22"/>
                <w:szCs w:val="22"/>
              </w:rPr>
              <w:t>.................................. EUR</w:t>
            </w:r>
          </w:p>
        </w:tc>
      </w:tr>
      <w:tr w:rsidR="008F1161" w:rsidRPr="00FB6014" w14:paraId="52A617CC" w14:textId="77777777" w:rsidTr="000225CF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477"/>
        </w:trPr>
        <w:tc>
          <w:tcPr>
            <w:tcW w:w="1036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C3E7471" w14:textId="136E6A39" w:rsidR="008F1161" w:rsidRPr="00114BF5" w:rsidRDefault="008F1161" w:rsidP="00114BF5">
            <w:pPr>
              <w:pStyle w:val="ListParagraph"/>
              <w:numPr>
                <w:ilvl w:val="1"/>
                <w:numId w:val="30"/>
              </w:num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14BF5">
              <w:rPr>
                <w:rFonts w:ascii="Arial" w:hAnsi="Arial" w:cs="Arial"/>
                <w:sz w:val="22"/>
                <w:szCs w:val="22"/>
              </w:rPr>
              <w:t>Mastercard Standard (MCS)</w:t>
            </w:r>
          </w:p>
        </w:tc>
        <w:tc>
          <w:tcPr>
            <w:tcW w:w="3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05DAC2" w14:textId="5CE739AC" w:rsidR="008F1161" w:rsidRPr="00FB6014" w:rsidRDefault="27AD05D7" w:rsidP="0024389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732D766F">
              <w:rPr>
                <w:rFonts w:ascii="Arial" w:hAnsi="Arial" w:cs="Arial"/>
                <w:sz w:val="22"/>
                <w:szCs w:val="22"/>
              </w:rPr>
              <w:t>.................................. EUR</w:t>
            </w:r>
          </w:p>
        </w:tc>
      </w:tr>
      <w:tr w:rsidR="008F1161" w:rsidRPr="00FB6014" w14:paraId="0F547134" w14:textId="77777777" w:rsidTr="000225CF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477"/>
        </w:trPr>
        <w:tc>
          <w:tcPr>
            <w:tcW w:w="1036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ADCDF85" w14:textId="75DF909B" w:rsidR="008F1161" w:rsidRPr="00114BF5" w:rsidRDefault="008F1161" w:rsidP="00114BF5">
            <w:pPr>
              <w:pStyle w:val="ListParagraph"/>
              <w:numPr>
                <w:ilvl w:val="1"/>
                <w:numId w:val="30"/>
              </w:num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14BF5">
              <w:rPr>
                <w:rFonts w:ascii="Arial" w:hAnsi="Arial" w:cs="Arial"/>
                <w:sz w:val="22"/>
                <w:szCs w:val="22"/>
              </w:rPr>
              <w:t>Mastercard Business (MCB)</w:t>
            </w:r>
          </w:p>
        </w:tc>
        <w:tc>
          <w:tcPr>
            <w:tcW w:w="3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77DC8B" w14:textId="3E8AAA95" w:rsidR="008F1161" w:rsidRPr="00FB6014" w:rsidRDefault="27AD05D7" w:rsidP="0024389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732D766F">
              <w:rPr>
                <w:rFonts w:ascii="Arial" w:hAnsi="Arial" w:cs="Arial"/>
                <w:sz w:val="22"/>
                <w:szCs w:val="22"/>
              </w:rPr>
              <w:t>.................................. EUR</w:t>
            </w:r>
          </w:p>
        </w:tc>
      </w:tr>
      <w:tr w:rsidR="00B92043" w:rsidRPr="00FB6014" w14:paraId="26392D8A" w14:textId="77777777" w:rsidTr="000225CF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477"/>
        </w:trPr>
        <w:tc>
          <w:tcPr>
            <w:tcW w:w="1036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7D517A5" w14:textId="019F2896" w:rsidR="00D861BB" w:rsidRPr="00D861BB" w:rsidRDefault="6452E739" w:rsidP="732D766F">
            <w:pPr>
              <w:pStyle w:val="ListParagraph"/>
              <w:numPr>
                <w:ilvl w:val="1"/>
                <w:numId w:val="30"/>
              </w:num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</w:pPr>
            <w:r w:rsidRPr="732D766F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>Обща стойност на поръчката:</w:t>
            </w:r>
          </w:p>
        </w:tc>
        <w:tc>
          <w:tcPr>
            <w:tcW w:w="3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F8C20D" w14:textId="45598265" w:rsidR="00B92043" w:rsidRPr="00FB6014" w:rsidRDefault="6452E739" w:rsidP="002438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732D766F">
              <w:rPr>
                <w:rFonts w:ascii="Arial" w:hAnsi="Arial" w:cs="Arial"/>
                <w:sz w:val="22"/>
                <w:szCs w:val="22"/>
              </w:rPr>
              <w:t>.................................. EUR</w:t>
            </w:r>
          </w:p>
        </w:tc>
      </w:tr>
      <w:tr w:rsidR="008F1161" w:rsidRPr="00606B8A" w14:paraId="14CD896F" w14:textId="77777777" w:rsidTr="000225CF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477"/>
        </w:trPr>
        <w:tc>
          <w:tcPr>
            <w:tcW w:w="1036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D1297F" w14:textId="6360FDBF" w:rsidR="008F1161" w:rsidRPr="00FB6014" w:rsidRDefault="49B541BB" w:rsidP="732D766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5ACCCEC5">
              <w:rPr>
                <w:rFonts w:ascii="Arial" w:hAnsi="Arial" w:cs="Arial"/>
                <w:sz w:val="22"/>
                <w:szCs w:val="22"/>
                <w:lang w:val="bg-BG"/>
              </w:rPr>
              <w:t>Възможност за доставка и ц</w:t>
            </w:r>
            <w:r w:rsidR="5FCDC3DF" w:rsidRPr="5ACCCEC5">
              <w:rPr>
                <w:rFonts w:ascii="Arial" w:hAnsi="Arial" w:cs="Arial"/>
                <w:sz w:val="22"/>
                <w:szCs w:val="22"/>
                <w:lang w:val="bg-BG"/>
              </w:rPr>
              <w:t xml:space="preserve">ена на </w:t>
            </w:r>
            <w:r w:rsidR="3D42E5B2" w:rsidRPr="5ACCCEC5">
              <w:rPr>
                <w:rFonts w:ascii="Arial" w:hAnsi="Arial" w:cs="Arial"/>
                <w:sz w:val="22"/>
                <w:szCs w:val="22"/>
                <w:lang w:val="bg-BG"/>
              </w:rPr>
              <w:t xml:space="preserve">5 броя </w:t>
            </w:r>
            <w:r w:rsidR="296A7293" w:rsidRPr="5ACCCEC5">
              <w:rPr>
                <w:rFonts w:ascii="Arial" w:hAnsi="Arial" w:cs="Arial"/>
                <w:sz w:val="22"/>
                <w:szCs w:val="22"/>
              </w:rPr>
              <w:t>Sample</w:t>
            </w:r>
            <w:r w:rsidR="296A7293" w:rsidRPr="000F5A0C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="296A7293" w:rsidRPr="5ACCCEC5">
              <w:rPr>
                <w:rFonts w:ascii="Arial" w:hAnsi="Arial" w:cs="Arial"/>
                <w:sz w:val="22"/>
                <w:szCs w:val="22"/>
              </w:rPr>
              <w:t>card</w:t>
            </w:r>
            <w:r w:rsidR="296A7293" w:rsidRPr="000F5A0C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="00C171FC" w:rsidRPr="000F5A0C">
              <w:rPr>
                <w:rFonts w:ascii="Arial" w:hAnsi="Arial" w:cs="Arial"/>
                <w:sz w:val="22"/>
                <w:szCs w:val="22"/>
                <w:lang w:val="ru-RU"/>
              </w:rPr>
              <w:t>(предварителна мостра на готова пластика)</w:t>
            </w:r>
            <w:r w:rsidR="00CC6C16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="00843F0D">
              <w:rPr>
                <w:rFonts w:ascii="Arial" w:hAnsi="Arial" w:cs="Arial"/>
                <w:sz w:val="22"/>
                <w:szCs w:val="22"/>
                <w:lang w:val="ru-RU"/>
              </w:rPr>
              <w:t>н</w:t>
            </w:r>
            <w:r w:rsidR="000225CF">
              <w:rPr>
                <w:rFonts w:ascii="Arial" w:hAnsi="Arial" w:cs="Arial"/>
                <w:sz w:val="22"/>
                <w:szCs w:val="22"/>
                <w:lang w:val="ru-RU"/>
              </w:rPr>
              <w:t xml:space="preserve">а </w:t>
            </w:r>
            <w:r w:rsidR="00C171FC">
              <w:rPr>
                <w:rFonts w:ascii="Arial" w:hAnsi="Arial" w:cs="Arial"/>
                <w:sz w:val="22"/>
                <w:szCs w:val="22"/>
                <w:lang w:val="ru-RU"/>
              </w:rPr>
              <w:t xml:space="preserve">един картов </w:t>
            </w:r>
            <w:r w:rsidR="000225CF">
              <w:rPr>
                <w:rFonts w:ascii="Arial" w:hAnsi="Arial" w:cs="Arial"/>
                <w:sz w:val="22"/>
                <w:szCs w:val="22"/>
                <w:lang w:val="ru-RU"/>
              </w:rPr>
              <w:t xml:space="preserve">продукт </w:t>
            </w:r>
            <w:r w:rsidR="00CC6C16">
              <w:rPr>
                <w:rFonts w:ascii="Arial" w:hAnsi="Arial" w:cs="Arial"/>
                <w:sz w:val="22"/>
                <w:szCs w:val="22"/>
                <w:lang w:val="ru-RU"/>
              </w:rPr>
              <w:t xml:space="preserve">(един </w:t>
            </w:r>
            <w:r w:rsidR="00C171FC">
              <w:rPr>
                <w:rFonts w:ascii="Arial" w:hAnsi="Arial" w:cs="Arial"/>
                <w:sz w:val="22"/>
                <w:szCs w:val="22"/>
                <w:lang w:val="ru-RU"/>
              </w:rPr>
              <w:t>дизайн</w:t>
            </w:r>
            <w:r w:rsidR="00CC6C16">
              <w:rPr>
                <w:rFonts w:ascii="Arial" w:hAnsi="Arial" w:cs="Arial"/>
                <w:sz w:val="22"/>
                <w:szCs w:val="22"/>
                <w:lang w:val="ru-RU"/>
              </w:rPr>
              <w:t>)</w:t>
            </w:r>
            <w:r w:rsidR="5EC7031C" w:rsidRPr="5ACCCEC5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  <w:r w:rsidR="00577959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r w:rsidR="00275B25">
              <w:rPr>
                <w:rFonts w:ascii="Arial" w:hAnsi="Arial" w:cs="Arial"/>
                <w:sz w:val="22"/>
                <w:szCs w:val="22"/>
                <w:lang w:val="bg-BG"/>
              </w:rPr>
              <w:t>Не се включва в сумата по т.1</w:t>
            </w:r>
            <w:r w:rsidR="00CC6C16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</w:p>
        </w:tc>
        <w:tc>
          <w:tcPr>
            <w:tcW w:w="3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F87239" w14:textId="36CFEC6A" w:rsidR="732D766F" w:rsidRPr="000F5A0C" w:rsidRDefault="732D766F" w:rsidP="732D766F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14:paraId="1266DE20" w14:textId="7999258D" w:rsidR="0038205F" w:rsidRDefault="77354879" w:rsidP="75EBF82C">
            <w:pPr>
              <w:jc w:val="center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75EBF82C">
              <w:rPr>
                <w:rFonts w:ascii="Arial" w:hAnsi="Arial" w:cs="Arial"/>
                <w:sz w:val="22"/>
                <w:szCs w:val="22"/>
                <w:lang w:val="bg-BG"/>
              </w:rPr>
              <w:t>ДА / НЕ</w:t>
            </w:r>
          </w:p>
          <w:p w14:paraId="2193F61A" w14:textId="77777777" w:rsidR="00CC6C16" w:rsidDel="005E5A3D" w:rsidRDefault="00CC6C16" w:rsidP="75EBF82C">
            <w:pPr>
              <w:jc w:val="center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14:paraId="5F31CE8B" w14:textId="463772B6" w:rsidR="0038205F" w:rsidRPr="0038205F" w:rsidRDefault="238998E2" w:rsidP="68A15E96">
            <w:pPr>
              <w:jc w:val="center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42465E">
              <w:rPr>
                <w:rFonts w:ascii="Arial" w:hAnsi="Arial" w:cs="Arial"/>
                <w:sz w:val="22"/>
                <w:szCs w:val="22"/>
                <w:lang w:val="ru-RU"/>
              </w:rPr>
              <w:t>............</w:t>
            </w:r>
            <w:r w:rsidR="00275B25">
              <w:rPr>
                <w:rFonts w:ascii="Arial" w:hAnsi="Arial" w:cs="Arial"/>
                <w:sz w:val="22"/>
                <w:szCs w:val="22"/>
                <w:lang w:val="bg-BG"/>
              </w:rPr>
              <w:t>...</w:t>
            </w:r>
            <w:r w:rsidRPr="0042465E">
              <w:rPr>
                <w:rFonts w:ascii="Arial" w:hAnsi="Arial" w:cs="Arial"/>
                <w:sz w:val="22"/>
                <w:szCs w:val="22"/>
                <w:lang w:val="ru-RU"/>
              </w:rPr>
              <w:t>...</w:t>
            </w:r>
            <w:r w:rsidR="00577959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r w:rsidRPr="75EBF82C">
              <w:rPr>
                <w:rFonts w:ascii="Arial" w:hAnsi="Arial" w:cs="Arial"/>
                <w:sz w:val="22"/>
                <w:szCs w:val="22"/>
              </w:rPr>
              <w:t>EUR</w:t>
            </w:r>
            <w:r w:rsidR="00275B25">
              <w:rPr>
                <w:rFonts w:ascii="Arial" w:hAnsi="Arial" w:cs="Arial"/>
                <w:sz w:val="22"/>
                <w:szCs w:val="22"/>
                <w:lang w:val="bg-BG"/>
              </w:rPr>
              <w:t xml:space="preserve"> / </w:t>
            </w:r>
            <w:r w:rsidR="00577959">
              <w:rPr>
                <w:rFonts w:ascii="Arial" w:hAnsi="Arial" w:cs="Arial"/>
                <w:sz w:val="22"/>
                <w:szCs w:val="22"/>
                <w:lang w:val="bg-BG"/>
              </w:rPr>
              <w:t xml:space="preserve">един </w:t>
            </w:r>
            <w:r w:rsidR="00CC6C16">
              <w:rPr>
                <w:rFonts w:ascii="Arial" w:hAnsi="Arial" w:cs="Arial"/>
                <w:sz w:val="22"/>
                <w:szCs w:val="22"/>
                <w:lang w:val="bg-BG"/>
              </w:rPr>
              <w:t>дизайн</w:t>
            </w:r>
            <w:r w:rsidR="00577959" w:rsidRPr="00577959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</w:p>
        </w:tc>
      </w:tr>
      <w:tr w:rsidR="00BF73EE" w:rsidRPr="00B967A4" w14:paraId="33A22E1B" w14:textId="77777777" w:rsidTr="75EBF82C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477"/>
        </w:trPr>
        <w:tc>
          <w:tcPr>
            <w:tcW w:w="1435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FCF333" w14:textId="29DD7D7E" w:rsidR="00BF73EE" w:rsidRDefault="22150B0F" w:rsidP="68A15E96">
            <w:pPr>
              <w:pStyle w:val="ListParagraph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</w:pPr>
            <w:r w:rsidRPr="68A15E96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 xml:space="preserve">ЗАДЪЛЖИТЕЛНИ </w:t>
            </w:r>
            <w:r w:rsidR="30DED1E6" w:rsidRPr="68A15E96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>ИЗИСКВАНИЯ</w:t>
            </w:r>
            <w:r w:rsidRPr="68A15E96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 xml:space="preserve"> ЗА УЧАСТИЕ В КОНКУРС</w:t>
            </w:r>
            <w:r w:rsidR="2E2A380A" w:rsidRPr="68A15E96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 xml:space="preserve"> (отбележете </w:t>
            </w:r>
            <w:r w:rsidR="0042465E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 xml:space="preserve">Вашия </w:t>
            </w:r>
            <w:r w:rsidR="2E2A380A" w:rsidRPr="68A15E96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>отговор)</w:t>
            </w:r>
          </w:p>
        </w:tc>
      </w:tr>
      <w:tr w:rsidR="00F56D95" w:rsidRPr="00FB6014" w14:paraId="6140B5F9" w14:textId="77777777" w:rsidTr="00606B8A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477"/>
        </w:trPr>
        <w:tc>
          <w:tcPr>
            <w:tcW w:w="103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F0BB89" w14:textId="1135AD5B" w:rsidR="00F56D95" w:rsidRPr="0038205F" w:rsidRDefault="00F56D95" w:rsidP="732D766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75EBF82C">
              <w:rPr>
                <w:rFonts w:ascii="Arial" w:hAnsi="Arial" w:cs="Arial"/>
                <w:sz w:val="22"/>
                <w:szCs w:val="22"/>
                <w:lang w:val="bg-BG"/>
              </w:rPr>
              <w:t>Потвърждаваме изпълнение на поръчката (вкл. доставката)</w:t>
            </w:r>
            <w:r w:rsidRPr="000F5A0C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Pr="75EBF82C">
              <w:rPr>
                <w:rFonts w:ascii="Arial" w:hAnsi="Arial" w:cs="Arial"/>
                <w:sz w:val="22"/>
                <w:szCs w:val="22"/>
                <w:lang w:val="bg-BG"/>
              </w:rPr>
              <w:t xml:space="preserve">в срок от 8 (осем) седмици </w:t>
            </w:r>
            <w:r w:rsidRPr="000F5A0C">
              <w:rPr>
                <w:rFonts w:ascii="Arial" w:hAnsi="Arial" w:cs="Arial"/>
                <w:sz w:val="22"/>
                <w:szCs w:val="22"/>
                <w:lang w:val="ru-RU"/>
              </w:rPr>
              <w:t xml:space="preserve">от </w:t>
            </w:r>
            <w:r w:rsidR="00BC1490">
              <w:rPr>
                <w:rFonts w:ascii="Arial" w:hAnsi="Arial" w:cs="Arial"/>
                <w:sz w:val="22"/>
                <w:szCs w:val="22"/>
                <w:lang w:val="ru-RU"/>
              </w:rPr>
              <w:t xml:space="preserve">датата на потвърждение от </w:t>
            </w:r>
            <w:r w:rsidRPr="75EBF82C">
              <w:rPr>
                <w:rFonts w:ascii="Arial" w:hAnsi="Arial" w:cs="Arial"/>
                <w:sz w:val="22"/>
                <w:szCs w:val="22"/>
                <w:lang w:val="bg-BG"/>
              </w:rPr>
              <w:t>страна на банката в случай, че бъдем избрани за доставчик.</w:t>
            </w:r>
          </w:p>
        </w:tc>
        <w:tc>
          <w:tcPr>
            <w:tcW w:w="401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27504F" w14:textId="37F3AAEB" w:rsidR="00F56D95" w:rsidRPr="00FB6014" w:rsidRDefault="00F56D95" w:rsidP="75EBF82C">
            <w:pPr>
              <w:jc w:val="center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75EBF82C">
              <w:rPr>
                <w:rFonts w:ascii="Arial" w:hAnsi="Arial" w:cs="Arial"/>
                <w:sz w:val="22"/>
                <w:szCs w:val="22"/>
                <w:lang w:val="bg-BG"/>
              </w:rPr>
              <w:t>ДА / НЕ</w:t>
            </w:r>
          </w:p>
        </w:tc>
      </w:tr>
      <w:tr w:rsidR="00F56D95" w:rsidRPr="000F5A0C" w14:paraId="74241566" w14:textId="77777777" w:rsidTr="00F12D38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477"/>
        </w:trPr>
        <w:tc>
          <w:tcPr>
            <w:tcW w:w="103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B53551" w14:textId="4A74F13D" w:rsidR="00F56D95" w:rsidRPr="00FB6014" w:rsidRDefault="00F56D95" w:rsidP="732D766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732D766F">
              <w:rPr>
                <w:rFonts w:ascii="Arial" w:hAnsi="Arial" w:cs="Arial"/>
                <w:sz w:val="22"/>
                <w:szCs w:val="22"/>
                <w:lang w:val="bg-BG"/>
              </w:rPr>
              <w:t>При отговор „НЕ“ на въпрос (3) посоч</w:t>
            </w:r>
            <w:r w:rsidR="006010C7">
              <w:rPr>
                <w:rFonts w:ascii="Arial" w:hAnsi="Arial" w:cs="Arial"/>
                <w:sz w:val="22"/>
                <w:szCs w:val="22"/>
                <w:lang w:val="bg-BG"/>
              </w:rPr>
              <w:t xml:space="preserve">ваме </w:t>
            </w:r>
            <w:r w:rsidRPr="732D766F">
              <w:rPr>
                <w:rFonts w:ascii="Arial" w:hAnsi="Arial" w:cs="Arial"/>
                <w:sz w:val="22"/>
                <w:szCs w:val="22"/>
                <w:lang w:val="bg-BG"/>
              </w:rPr>
              <w:t xml:space="preserve">срок в </w:t>
            </w:r>
            <w:r>
              <w:rPr>
                <w:rFonts w:ascii="Arial" w:hAnsi="Arial" w:cs="Arial"/>
                <w:sz w:val="22"/>
                <w:szCs w:val="22"/>
                <w:lang w:val="bg-BG"/>
              </w:rPr>
              <w:t>седмици</w:t>
            </w:r>
            <w:r w:rsidRPr="732D766F">
              <w:rPr>
                <w:rFonts w:ascii="Arial" w:hAnsi="Arial" w:cs="Arial"/>
                <w:sz w:val="22"/>
                <w:szCs w:val="22"/>
                <w:lang w:val="bg-BG"/>
              </w:rPr>
              <w:t xml:space="preserve"> на изпълнение на поръчката от </w:t>
            </w:r>
            <w:r w:rsidR="00B361D0">
              <w:rPr>
                <w:rFonts w:ascii="Arial" w:hAnsi="Arial" w:cs="Arial"/>
                <w:sz w:val="22"/>
                <w:szCs w:val="22"/>
                <w:lang w:val="bg-BG"/>
              </w:rPr>
              <w:t xml:space="preserve">датата на потвърждение </w:t>
            </w:r>
            <w:r w:rsidR="0007142A">
              <w:rPr>
                <w:rFonts w:ascii="Arial" w:hAnsi="Arial" w:cs="Arial"/>
                <w:sz w:val="22"/>
                <w:szCs w:val="22"/>
                <w:lang w:val="bg-BG"/>
              </w:rPr>
              <w:t>от страна на банката</w:t>
            </w:r>
            <w:r w:rsidRPr="732D766F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</w:p>
        </w:tc>
        <w:tc>
          <w:tcPr>
            <w:tcW w:w="401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95E94D" w14:textId="49A15935" w:rsidR="00F56D95" w:rsidRPr="00FB6014" w:rsidRDefault="00F56D95" w:rsidP="006010C7">
            <w:pPr>
              <w:pStyle w:val="ListParagraph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 xml:space="preserve">Срок: </w:t>
            </w:r>
            <w:r w:rsidRPr="732D766F">
              <w:rPr>
                <w:rFonts w:ascii="Arial" w:hAnsi="Arial" w:cs="Arial"/>
                <w:sz w:val="22"/>
                <w:szCs w:val="22"/>
                <w:lang w:val="bg-BG"/>
              </w:rPr>
              <w:t>........</w:t>
            </w:r>
            <w:r>
              <w:rPr>
                <w:rFonts w:ascii="Arial" w:hAnsi="Arial" w:cs="Arial"/>
                <w:sz w:val="22"/>
                <w:szCs w:val="22"/>
                <w:lang w:val="bg-BG"/>
              </w:rPr>
              <w:t xml:space="preserve"> седмици</w:t>
            </w:r>
          </w:p>
        </w:tc>
      </w:tr>
      <w:tr w:rsidR="00DE7F84" w:rsidRPr="00FB6014" w14:paraId="7F10A7ED" w14:textId="77777777" w:rsidTr="00C603B0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477"/>
        </w:trPr>
        <w:tc>
          <w:tcPr>
            <w:tcW w:w="103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BA2C71" w14:textId="60101509" w:rsidR="00DE7F84" w:rsidRDefault="00DE7F84" w:rsidP="00606B8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75EBF82C">
              <w:rPr>
                <w:rFonts w:ascii="Arial" w:hAnsi="Arial" w:cs="Arial"/>
                <w:sz w:val="22"/>
                <w:szCs w:val="22"/>
                <w:lang w:val="bg-BG"/>
              </w:rPr>
              <w:lastRenderedPageBreak/>
              <w:t xml:space="preserve">Потвърждаваме наличие на </w:t>
            </w:r>
            <w:r w:rsidR="00DA7BFB">
              <w:rPr>
                <w:rFonts w:ascii="Arial" w:hAnsi="Arial" w:cs="Arial"/>
                <w:sz w:val="22"/>
                <w:szCs w:val="22"/>
                <w:lang w:val="bg-BG"/>
              </w:rPr>
              <w:t xml:space="preserve">техническа възможност </w:t>
            </w:r>
            <w:r w:rsidRPr="75EBF82C">
              <w:rPr>
                <w:rFonts w:ascii="Arial" w:hAnsi="Arial" w:cs="Arial"/>
                <w:sz w:val="22"/>
                <w:szCs w:val="22"/>
                <w:lang w:val="bg-BG"/>
              </w:rPr>
              <w:t xml:space="preserve">за персонализиране на пластиките с БОРИКА АД въз основа на налично </w:t>
            </w:r>
            <w:r w:rsidRPr="75EBF82C">
              <w:rPr>
                <w:rFonts w:ascii="Arial" w:hAnsi="Arial" w:cs="Arial"/>
                <w:sz w:val="22"/>
                <w:szCs w:val="22"/>
              </w:rPr>
              <w:t>CPV</w:t>
            </w:r>
            <w:r w:rsidR="00F44890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</w:p>
        </w:tc>
        <w:tc>
          <w:tcPr>
            <w:tcW w:w="401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A243D2" w14:textId="3B5AEE82" w:rsidR="00DE7F84" w:rsidRPr="00FB6014" w:rsidRDefault="00DE7F84" w:rsidP="75EBF82C">
            <w:pPr>
              <w:jc w:val="center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75EBF82C">
              <w:rPr>
                <w:rFonts w:ascii="Arial" w:hAnsi="Arial" w:cs="Arial"/>
                <w:sz w:val="22"/>
                <w:szCs w:val="22"/>
                <w:lang w:val="bg-BG"/>
              </w:rPr>
              <w:t>ДА / НЕ</w:t>
            </w:r>
          </w:p>
        </w:tc>
      </w:tr>
      <w:tr w:rsidR="00534C39" w:rsidRPr="000F5A0C" w14:paraId="30A1BBDE" w14:textId="77777777" w:rsidTr="00C603B0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477"/>
        </w:trPr>
        <w:tc>
          <w:tcPr>
            <w:tcW w:w="103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E5D8AD" w14:textId="03123AA8" w:rsidR="00534C39" w:rsidRPr="004B3E52" w:rsidRDefault="00534C39" w:rsidP="732D766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eastAsiaTheme="minorEastAsia" w:hAnsi="Arial" w:cs="Arial"/>
                <w:sz w:val="22"/>
                <w:szCs w:val="22"/>
                <w:lang w:val="bg-BG"/>
              </w:rPr>
            </w:pPr>
            <w:r w:rsidRPr="75EBF82C">
              <w:rPr>
                <w:rFonts w:ascii="Arial" w:hAnsi="Arial" w:cs="Arial"/>
                <w:sz w:val="22"/>
                <w:szCs w:val="22"/>
                <w:lang w:val="bg-BG"/>
              </w:rPr>
              <w:t>С</w:t>
            </w:r>
            <w:r w:rsidRPr="000F5A0C">
              <w:rPr>
                <w:rFonts w:ascii="Arial" w:hAnsi="Arial" w:cs="Arial"/>
                <w:sz w:val="22"/>
                <w:szCs w:val="22"/>
                <w:lang w:val="ru-RU"/>
              </w:rPr>
              <w:t xml:space="preserve">рок на валидност на </w:t>
            </w:r>
            <w:r w:rsidRPr="75EBF82C">
              <w:rPr>
                <w:rFonts w:ascii="Arial" w:hAnsi="Arial" w:cs="Arial"/>
                <w:sz w:val="22"/>
                <w:szCs w:val="22"/>
              </w:rPr>
              <w:t>EMV</w:t>
            </w:r>
            <w:r w:rsidRPr="000F5A0C">
              <w:rPr>
                <w:rFonts w:ascii="Arial" w:hAnsi="Arial" w:cs="Arial"/>
                <w:sz w:val="22"/>
                <w:szCs w:val="22"/>
                <w:lang w:val="ru-RU"/>
              </w:rPr>
              <w:t xml:space="preserve"> чип</w:t>
            </w:r>
            <w:r w:rsidRPr="75EBF82C">
              <w:rPr>
                <w:rFonts w:ascii="Arial" w:hAnsi="Arial" w:cs="Arial"/>
                <w:sz w:val="22"/>
                <w:szCs w:val="22"/>
                <w:lang w:val="bg-BG"/>
              </w:rPr>
              <w:t xml:space="preserve">а. Крайният срок трябва да бъде след 31.12.2026: </w:t>
            </w:r>
          </w:p>
        </w:tc>
        <w:tc>
          <w:tcPr>
            <w:tcW w:w="401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E497D5" w14:textId="76F03DA0" w:rsidR="00534C39" w:rsidRPr="00606B8A" w:rsidRDefault="00534C39" w:rsidP="00606B8A">
            <w:pPr>
              <w:ind w:left="313"/>
              <w:rPr>
                <w:rFonts w:ascii="Arial" w:eastAsiaTheme="minorEastAsia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Срок: ………………….</w:t>
            </w:r>
          </w:p>
        </w:tc>
      </w:tr>
      <w:tr w:rsidR="00F10569" w:rsidRPr="00FE6D1E" w14:paraId="2968E540" w14:textId="77777777" w:rsidTr="00C603B0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477"/>
        </w:trPr>
        <w:tc>
          <w:tcPr>
            <w:tcW w:w="103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87EF" w14:textId="6D60F3B4" w:rsidR="00F10569" w:rsidRPr="002E44DD" w:rsidRDefault="00C3650E" w:rsidP="732D766F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Т</w:t>
            </w:r>
            <w:r w:rsidR="5C59FFC9" w:rsidRPr="75EBF82C">
              <w:rPr>
                <w:rFonts w:ascii="Arial" w:hAnsi="Arial" w:cs="Arial"/>
                <w:sz w:val="22"/>
                <w:szCs w:val="22"/>
                <w:lang w:val="bg-BG"/>
              </w:rPr>
              <w:t xml:space="preserve">ехнология </w:t>
            </w:r>
            <w:r w:rsidR="0DCF4F6F" w:rsidRPr="75EBF82C">
              <w:rPr>
                <w:rFonts w:ascii="Arial" w:hAnsi="Arial" w:cs="Arial"/>
                <w:sz w:val="22"/>
                <w:szCs w:val="22"/>
                <w:lang w:val="bg-BG"/>
              </w:rPr>
              <w:t xml:space="preserve">за персонализация на пластиките </w:t>
            </w:r>
            <w:r w:rsidR="5C59FFC9" w:rsidRPr="75EBF82C">
              <w:rPr>
                <w:rFonts w:ascii="Arial" w:hAnsi="Arial" w:cs="Arial"/>
                <w:sz w:val="22"/>
                <w:szCs w:val="22"/>
                <w:lang w:val="bg-BG"/>
              </w:rPr>
              <w:t>в БОРИКА АД</w:t>
            </w:r>
            <w:r w:rsidR="2356B0F6" w:rsidRPr="75EBF82C">
              <w:rPr>
                <w:rFonts w:ascii="Arial" w:hAnsi="Arial" w:cs="Arial"/>
                <w:sz w:val="22"/>
                <w:szCs w:val="22"/>
                <w:lang w:val="bg-BG"/>
              </w:rPr>
              <w:t>:</w:t>
            </w:r>
          </w:p>
          <w:p w14:paraId="368168F0" w14:textId="30A0F4D0" w:rsidR="00F10569" w:rsidRPr="00F10569" w:rsidRDefault="00F10569" w:rsidP="732D766F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</w:tc>
        <w:tc>
          <w:tcPr>
            <w:tcW w:w="401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237870" w14:textId="60ED9889" w:rsidR="00F10569" w:rsidRPr="00584673" w:rsidRDefault="08344A62" w:rsidP="732D766F">
            <w:pPr>
              <w:ind w:left="360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732D766F">
              <w:rPr>
                <w:rFonts w:ascii="Allianz Sans Light Cyr" w:hAnsi="Allianz Sans Light Cyr" w:cs="Arial"/>
                <w:b/>
                <w:bCs/>
                <w:sz w:val="22"/>
                <w:szCs w:val="22"/>
                <w:lang w:val="bg-BG"/>
              </w:rPr>
              <w:t>☐</w:t>
            </w:r>
            <w:r w:rsidRPr="732D766F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732D766F">
              <w:rPr>
                <w:rFonts w:ascii="Arial" w:hAnsi="Arial" w:cs="Arial"/>
                <w:sz w:val="22"/>
                <w:szCs w:val="22"/>
                <w:lang w:val="bg-BG"/>
              </w:rPr>
              <w:t>JAVA</w:t>
            </w:r>
          </w:p>
          <w:p w14:paraId="35D04086" w14:textId="77777777" w:rsidR="00F10569" w:rsidRPr="00584673" w:rsidRDefault="08344A62" w:rsidP="732D766F">
            <w:pPr>
              <w:ind w:left="360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732D766F">
              <w:rPr>
                <w:rFonts w:ascii="Allianz Sans Light Cyr" w:hAnsi="Allianz Sans Light Cyr" w:cs="Arial"/>
                <w:b/>
                <w:bCs/>
                <w:sz w:val="22"/>
                <w:szCs w:val="22"/>
                <w:lang w:val="bg-BG"/>
              </w:rPr>
              <w:t>☐</w:t>
            </w:r>
            <w:r w:rsidRPr="732D766F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732D766F">
              <w:rPr>
                <w:rFonts w:ascii="Arial" w:hAnsi="Arial" w:cs="Arial"/>
                <w:sz w:val="22"/>
                <w:szCs w:val="22"/>
                <w:lang w:val="bg-BG"/>
              </w:rPr>
              <w:t>IDEMIA</w:t>
            </w:r>
          </w:p>
          <w:p w14:paraId="1DA3A11F" w14:textId="4C66C7C1" w:rsidR="00A61F1F" w:rsidRPr="005E5A3D" w:rsidRDefault="5EAD8FF7" w:rsidP="732D766F">
            <w:pPr>
              <w:ind w:left="360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5ACCCEC5">
              <w:rPr>
                <w:rFonts w:ascii="Allianz Sans Light Cyr" w:hAnsi="Allianz Sans Light Cyr" w:cs="Arial"/>
                <w:b/>
                <w:bCs/>
                <w:sz w:val="22"/>
                <w:szCs w:val="22"/>
                <w:lang w:val="bg-BG"/>
              </w:rPr>
              <w:t>☐</w:t>
            </w:r>
            <w:r w:rsidRPr="5ACCCEC5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1BDB3DD8" w:rsidRPr="5ACCCEC5">
              <w:rPr>
                <w:rFonts w:ascii="Arial" w:hAnsi="Arial" w:cs="Arial"/>
                <w:sz w:val="22"/>
                <w:szCs w:val="22"/>
                <w:lang w:val="bg-BG"/>
              </w:rPr>
              <w:t>(друга)</w:t>
            </w:r>
            <w:r w:rsidRPr="5ACCCEC5">
              <w:rPr>
                <w:rFonts w:ascii="Arial" w:hAnsi="Arial" w:cs="Arial"/>
                <w:sz w:val="22"/>
                <w:szCs w:val="22"/>
                <w:lang w:val="bg-BG"/>
              </w:rPr>
              <w:t>....................</w:t>
            </w:r>
          </w:p>
        </w:tc>
      </w:tr>
      <w:tr w:rsidR="75EBF82C" w14:paraId="6C443E9D" w14:textId="77777777" w:rsidTr="00C603B0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val="477"/>
        </w:trPr>
        <w:tc>
          <w:tcPr>
            <w:tcW w:w="103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67E399" w14:textId="7CB32984" w:rsidR="75EBF82C" w:rsidRPr="00606B8A" w:rsidRDefault="19C168AB" w:rsidP="007534FC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7534FC">
              <w:rPr>
                <w:rFonts w:ascii="Arial" w:hAnsi="Arial" w:cs="Arial"/>
                <w:sz w:val="22"/>
                <w:szCs w:val="22"/>
                <w:lang w:val="bg-BG"/>
              </w:rPr>
              <w:t>Потвърждаваме, че предложените пластики отговарят на стандарта</w:t>
            </w:r>
            <w:r w:rsidR="00606B8A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r w:rsidR="007534FC" w:rsidRPr="007534FC">
              <w:rPr>
                <w:rFonts w:ascii="Arial" w:hAnsi="Arial" w:cs="Arial"/>
                <w:sz w:val="22"/>
                <w:szCs w:val="22"/>
                <w:lang w:val="bg-BG"/>
              </w:rPr>
              <w:t>"</w:t>
            </w:r>
            <w:proofErr w:type="spellStart"/>
            <w:r w:rsidR="007534FC" w:rsidRPr="007534FC">
              <w:rPr>
                <w:rFonts w:ascii="Arial" w:hAnsi="Arial" w:cs="Arial"/>
                <w:sz w:val="22"/>
                <w:szCs w:val="22"/>
                <w:lang w:val="bg-BG"/>
              </w:rPr>
              <w:t>Touch</w:t>
            </w:r>
            <w:proofErr w:type="spellEnd"/>
            <w:r w:rsidR="007534FC" w:rsidRPr="007534FC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proofErr w:type="spellStart"/>
            <w:r w:rsidR="007534FC" w:rsidRPr="007534FC">
              <w:rPr>
                <w:rFonts w:ascii="Arial" w:hAnsi="Arial" w:cs="Arial"/>
                <w:sz w:val="22"/>
                <w:szCs w:val="22"/>
                <w:lang w:val="bg-BG"/>
              </w:rPr>
              <w:t>Card</w:t>
            </w:r>
            <w:proofErr w:type="spellEnd"/>
            <w:r w:rsidR="007534FC" w:rsidRPr="007534FC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proofErr w:type="spellStart"/>
            <w:r w:rsidR="007534FC" w:rsidRPr="007534FC">
              <w:rPr>
                <w:rFonts w:ascii="Arial" w:hAnsi="Arial" w:cs="Arial"/>
                <w:sz w:val="22"/>
                <w:szCs w:val="22"/>
                <w:lang w:val="bg-BG"/>
              </w:rPr>
              <w:t>by</w:t>
            </w:r>
            <w:proofErr w:type="spellEnd"/>
            <w:r w:rsidR="007534FC" w:rsidRPr="007534FC">
              <w:rPr>
                <w:rFonts w:ascii="Arial" w:hAnsi="Arial" w:cs="Arial"/>
                <w:sz w:val="22"/>
                <w:szCs w:val="22"/>
                <w:lang w:val="bg-BG"/>
              </w:rPr>
              <w:t xml:space="preserve"> Mastercard"</w:t>
            </w:r>
            <w:r w:rsidR="004B3E52" w:rsidRPr="00606B8A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</w:p>
        </w:tc>
        <w:tc>
          <w:tcPr>
            <w:tcW w:w="401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D15F4D" w14:textId="6D0657A3" w:rsidR="75EBF82C" w:rsidRPr="004B3E52" w:rsidRDefault="004B3E52" w:rsidP="004B3E52">
            <w:pPr>
              <w:jc w:val="center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75EBF82C">
              <w:rPr>
                <w:rFonts w:ascii="Arial" w:hAnsi="Arial" w:cs="Arial"/>
                <w:sz w:val="22"/>
                <w:szCs w:val="22"/>
                <w:lang w:val="bg-BG"/>
              </w:rPr>
              <w:t>ДА / НЕ</w:t>
            </w:r>
          </w:p>
        </w:tc>
      </w:tr>
    </w:tbl>
    <w:p w14:paraId="0ABA7826" w14:textId="7A75FB5A" w:rsidR="007170FD" w:rsidRPr="00FB6014" w:rsidRDefault="007170FD" w:rsidP="00E77027">
      <w:pPr>
        <w:jc w:val="both"/>
        <w:rPr>
          <w:rFonts w:ascii="Arial" w:hAnsi="Arial" w:cs="Arial"/>
          <w:sz w:val="22"/>
          <w:szCs w:val="22"/>
          <w:lang w:val="ru-RU"/>
        </w:rPr>
      </w:pPr>
    </w:p>
    <w:tbl>
      <w:tblPr>
        <w:tblW w:w="14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2126"/>
        <w:gridCol w:w="5812"/>
        <w:gridCol w:w="1451"/>
        <w:gridCol w:w="2293"/>
      </w:tblGrid>
      <w:tr w:rsidR="00D607B9" w:rsidRPr="00FB6014" w14:paraId="602F3795" w14:textId="77777777" w:rsidTr="005145B4">
        <w:trPr>
          <w:trHeight w:val="79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686C6532" w14:textId="26C49C50" w:rsidR="00D607B9" w:rsidRPr="00606B8A" w:rsidRDefault="005C4D35" w:rsidP="00606B8A">
            <w:pPr>
              <w:tabs>
                <w:tab w:val="left" w:pos="360"/>
              </w:tabs>
              <w:rPr>
                <w:rFonts w:ascii="Arial" w:hAnsi="Arial" w:cs="Arial"/>
                <w:i/>
                <w:iCs/>
                <w:color w:val="FFFFFF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color w:val="FFFFFF"/>
                <w:sz w:val="22"/>
                <w:szCs w:val="22"/>
                <w:lang w:val="bg-BG"/>
              </w:rPr>
              <w:t>Дата</w:t>
            </w:r>
            <w:r w:rsidR="0007142A">
              <w:rPr>
                <w:rFonts w:ascii="Arial" w:hAnsi="Arial" w:cs="Arial"/>
                <w:i/>
                <w:iCs/>
                <w:color w:val="FFFFFF"/>
                <w:sz w:val="22"/>
                <w:szCs w:val="22"/>
                <w:lang w:val="bg-BG"/>
              </w:rPr>
              <w:t>: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1731FB5" w14:textId="2D449CD6" w:rsidR="00D607B9" w:rsidRPr="00FB6014" w:rsidRDefault="005C4D35" w:rsidP="005C4D35">
            <w:pPr>
              <w:tabs>
                <w:tab w:val="left" w:pos="360"/>
              </w:tabs>
              <w:rPr>
                <w:rFonts w:ascii="Arial" w:hAnsi="Arial" w:cs="Arial"/>
                <w:sz w:val="22"/>
                <w:szCs w:val="22"/>
                <w:lang w:val="bg-BG"/>
              </w:rPr>
            </w:pPr>
            <w:proofErr w:type="gramStart"/>
            <w:r w:rsidRPr="00B967A4">
              <w:rPr>
                <w:rFonts w:ascii="Arial" w:hAnsi="Arial" w:cs="Arial"/>
                <w:i/>
                <w:color w:val="505050"/>
                <w:sz w:val="22"/>
                <w:szCs w:val="22"/>
                <w:rPrChange w:id="0" w:author="Karapanchev, Ivaylo (Allianz Bank Bulgaria AD)" w:date="2026-05-11T16:05:00Z" w16du:dateUtc="2026-05-11T13:05:00Z">
                  <w:rPr>
                    <w:rFonts w:ascii="Arial" w:hAnsi="Arial" w:cs="Arial"/>
                    <w:i/>
                    <w:color w:val="A6A6A6"/>
                    <w:sz w:val="22"/>
                    <w:szCs w:val="22"/>
                  </w:rPr>
                </w:rPrChange>
              </w:rPr>
              <w:t>dd</w:t>
            </w:r>
            <w:r w:rsidRPr="00B967A4">
              <w:rPr>
                <w:rFonts w:ascii="Arial" w:hAnsi="Arial" w:cs="Arial"/>
                <w:i/>
                <w:color w:val="505050"/>
                <w:sz w:val="22"/>
                <w:szCs w:val="22"/>
                <w:lang w:val="bg-BG"/>
                <w:rPrChange w:id="1" w:author="Karapanchev, Ivaylo (Allianz Bank Bulgaria AD)" w:date="2026-05-11T16:05:00Z" w16du:dateUtc="2026-05-11T13:05:00Z">
                  <w:rPr>
                    <w:rFonts w:ascii="Arial" w:hAnsi="Arial" w:cs="Arial"/>
                    <w:i/>
                    <w:color w:val="A6A6A6"/>
                    <w:sz w:val="22"/>
                    <w:szCs w:val="22"/>
                    <w:lang w:val="bg-BG"/>
                  </w:rPr>
                </w:rPrChange>
              </w:rPr>
              <w:t>.</w:t>
            </w:r>
            <w:r w:rsidRPr="00B967A4">
              <w:rPr>
                <w:rFonts w:ascii="Arial" w:hAnsi="Arial" w:cs="Arial"/>
                <w:i/>
                <w:color w:val="505050"/>
                <w:sz w:val="22"/>
                <w:szCs w:val="22"/>
                <w:rPrChange w:id="2" w:author="Karapanchev, Ivaylo (Allianz Bank Bulgaria AD)" w:date="2026-05-11T16:05:00Z" w16du:dateUtc="2026-05-11T13:05:00Z">
                  <w:rPr>
                    <w:rFonts w:ascii="Arial" w:hAnsi="Arial" w:cs="Arial"/>
                    <w:i/>
                    <w:color w:val="A6A6A6"/>
                    <w:sz w:val="22"/>
                    <w:szCs w:val="22"/>
                  </w:rPr>
                </w:rPrChange>
              </w:rPr>
              <w:t>mm</w:t>
            </w:r>
            <w:r w:rsidRPr="00B967A4">
              <w:rPr>
                <w:rFonts w:ascii="Arial" w:hAnsi="Arial" w:cs="Arial"/>
                <w:i/>
                <w:color w:val="505050"/>
                <w:sz w:val="22"/>
                <w:szCs w:val="22"/>
                <w:lang w:val="bg-BG"/>
                <w:rPrChange w:id="3" w:author="Karapanchev, Ivaylo (Allianz Bank Bulgaria AD)" w:date="2026-05-11T16:05:00Z" w16du:dateUtc="2026-05-11T13:05:00Z">
                  <w:rPr>
                    <w:rFonts w:ascii="Arial" w:hAnsi="Arial" w:cs="Arial"/>
                    <w:i/>
                    <w:color w:val="A6A6A6"/>
                    <w:sz w:val="22"/>
                    <w:szCs w:val="22"/>
                    <w:lang w:val="bg-BG"/>
                  </w:rPr>
                </w:rPrChange>
              </w:rPr>
              <w:t>.</w:t>
            </w:r>
            <w:proofErr w:type="spellStart"/>
            <w:r w:rsidRPr="00B967A4">
              <w:rPr>
                <w:rFonts w:ascii="Arial" w:hAnsi="Arial" w:cs="Arial"/>
                <w:i/>
                <w:color w:val="505050"/>
                <w:sz w:val="22"/>
                <w:szCs w:val="22"/>
                <w:rPrChange w:id="4" w:author="Karapanchev, Ivaylo (Allianz Bank Bulgaria AD)" w:date="2026-05-11T16:05:00Z" w16du:dateUtc="2026-05-11T13:05:00Z">
                  <w:rPr>
                    <w:rFonts w:ascii="Arial" w:hAnsi="Arial" w:cs="Arial"/>
                    <w:i/>
                    <w:color w:val="A6A6A6"/>
                    <w:sz w:val="22"/>
                    <w:szCs w:val="22"/>
                  </w:rPr>
                </w:rPrChange>
              </w:rPr>
              <w:t>yyyy</w:t>
            </w:r>
            <w:proofErr w:type="spellEnd"/>
            <w:proofErr w:type="gramEnd"/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00AFE6AF" w14:textId="77777777" w:rsidR="005145B4" w:rsidRDefault="005C4D35" w:rsidP="005145B4">
            <w:pPr>
              <w:tabs>
                <w:tab w:val="left" w:pos="360"/>
              </w:tabs>
              <w:rPr>
                <w:rFonts w:ascii="Arial" w:hAnsi="Arial" w:cs="Arial"/>
                <w:iCs/>
                <w:color w:val="FFFFFF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iCs/>
                <w:color w:val="FFFFFF"/>
                <w:sz w:val="22"/>
                <w:szCs w:val="22"/>
                <w:lang w:val="bg-BG"/>
              </w:rPr>
              <w:t>Име и позиция</w:t>
            </w:r>
          </w:p>
          <w:p w14:paraId="589435D9" w14:textId="1CBD7E07" w:rsidR="005C4D35" w:rsidRPr="005145B4" w:rsidRDefault="005C4D35" w:rsidP="005145B4">
            <w:pPr>
              <w:tabs>
                <w:tab w:val="left" w:pos="360"/>
              </w:tabs>
              <w:rPr>
                <w:rFonts w:ascii="Arial" w:hAnsi="Arial" w:cs="Arial"/>
                <w:i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bottom"/>
          </w:tcPr>
          <w:p w14:paraId="48E2B088" w14:textId="50321B0D" w:rsidR="00D607B9" w:rsidRPr="00FB6014" w:rsidRDefault="00D607B9" w:rsidP="004B3E52">
            <w:pPr>
              <w:tabs>
                <w:tab w:val="left" w:pos="360"/>
              </w:tabs>
              <w:jc w:val="center"/>
              <w:rPr>
                <w:rFonts w:ascii="Arial" w:hAnsi="Arial" w:cs="Arial"/>
                <w:i/>
                <w:color w:val="A6A6A6"/>
                <w:sz w:val="22"/>
                <w:szCs w:val="22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7B7B453" w14:textId="77777777" w:rsidR="005145B4" w:rsidRDefault="005145B4" w:rsidP="005145B4">
            <w:pPr>
              <w:tabs>
                <w:tab w:val="left" w:pos="360"/>
              </w:tabs>
              <w:ind w:right="176"/>
              <w:rPr>
                <w:rFonts w:ascii="Arial" w:hAnsi="Arial" w:cs="Arial"/>
                <w:iCs/>
                <w:color w:val="FFFFFF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iCs/>
                <w:color w:val="FFFFFF"/>
                <w:sz w:val="22"/>
                <w:szCs w:val="22"/>
                <w:lang w:val="bg-BG"/>
              </w:rPr>
              <w:t>Подпис</w:t>
            </w:r>
          </w:p>
          <w:p w14:paraId="3B9B1E0F" w14:textId="2C988486" w:rsidR="00D607B9" w:rsidRPr="005145B4" w:rsidRDefault="00D607B9" w:rsidP="005145B4">
            <w:pPr>
              <w:tabs>
                <w:tab w:val="left" w:pos="360"/>
              </w:tabs>
              <w:ind w:right="176"/>
              <w:rPr>
                <w:rFonts w:ascii="Arial" w:hAnsi="Arial" w:cs="Arial"/>
                <w:i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93" w:type="dxa"/>
            <w:tcBorders>
              <w:bottom w:val="single" w:sz="4" w:space="0" w:color="auto"/>
            </w:tcBorders>
            <w:vAlign w:val="bottom"/>
          </w:tcPr>
          <w:p w14:paraId="48DCF852" w14:textId="77777777" w:rsidR="00D607B9" w:rsidRPr="00FB6014" w:rsidRDefault="00D607B9" w:rsidP="004B3E52">
            <w:pPr>
              <w:tabs>
                <w:tab w:val="left" w:pos="360"/>
              </w:tabs>
              <w:jc w:val="right"/>
              <w:rPr>
                <w:rFonts w:ascii="Arial" w:hAnsi="Arial" w:cs="Arial"/>
                <w:i/>
                <w:color w:val="A6A6A6"/>
                <w:sz w:val="22"/>
                <w:szCs w:val="22"/>
                <w:lang w:val="bg-BG"/>
              </w:rPr>
            </w:pPr>
          </w:p>
        </w:tc>
      </w:tr>
    </w:tbl>
    <w:p w14:paraId="1B38ADB3" w14:textId="77777777" w:rsidR="00D607B9" w:rsidRPr="00FB6014" w:rsidRDefault="00D607B9" w:rsidP="00E77027">
      <w:pPr>
        <w:jc w:val="both"/>
        <w:rPr>
          <w:rFonts w:ascii="Arial" w:hAnsi="Arial" w:cs="Arial"/>
          <w:sz w:val="22"/>
          <w:szCs w:val="22"/>
          <w:lang w:val="ru-RU"/>
        </w:rPr>
      </w:pPr>
    </w:p>
    <w:sectPr w:rsidR="00D607B9" w:rsidRPr="00FB6014" w:rsidSect="00FB6014">
      <w:headerReference w:type="default" r:id="rId12"/>
      <w:footerReference w:type="default" r:id="rId13"/>
      <w:headerReference w:type="first" r:id="rId14"/>
      <w:footerReference w:type="first" r:id="rId15"/>
      <w:pgSz w:w="15840" w:h="12240" w:orient="landscape" w:code="1"/>
      <w:pgMar w:top="1701" w:right="851" w:bottom="567" w:left="851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2ABE3" w14:textId="77777777" w:rsidR="00234946" w:rsidRDefault="00234946">
      <w:r>
        <w:separator/>
      </w:r>
    </w:p>
  </w:endnote>
  <w:endnote w:type="continuationSeparator" w:id="0">
    <w:p w14:paraId="7C3E28AD" w14:textId="77777777" w:rsidR="00234946" w:rsidRDefault="00234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lianz Sans Light Cyr">
    <w:altName w:val="Calibri"/>
    <w:charset w:val="CC"/>
    <w:family w:val="auto"/>
    <w:pitch w:val="variable"/>
    <w:sig w:usb0="A00002AF" w:usb1="5000E96A" w:usb2="00000000" w:usb3="00000000" w:csb0="00000197" w:csb1="00000000"/>
  </w:font>
  <w:font w:name="Allianz Sans Cyr">
    <w:charset w:val="CC"/>
    <w:family w:val="auto"/>
    <w:pitch w:val="variable"/>
    <w:sig w:usb0="A00002AF" w:usb1="5000E96A" w:usb2="00000000" w:usb3="00000000" w:csb0="000001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20825" w14:textId="26AAF6BB" w:rsidR="00DB3C06" w:rsidRPr="008F5FB6" w:rsidRDefault="00DB3C06" w:rsidP="009526CF">
    <w:pPr>
      <w:jc w:val="right"/>
      <w:rPr>
        <w:rFonts w:ascii="Arial" w:hAnsi="Arial" w:cs="Arial"/>
        <w:lang w:val="bg-BG"/>
      </w:rPr>
    </w:pPr>
    <w:r w:rsidRPr="008F5FB6">
      <w:rPr>
        <w:rFonts w:ascii="Arial" w:hAnsi="Arial" w:cs="Arial"/>
        <w:lang w:val="bg-BG"/>
      </w:rPr>
      <w:t>Страница</w:t>
    </w:r>
    <w:r w:rsidR="008F5FB6">
      <w:rPr>
        <w:rFonts w:ascii="Arial" w:hAnsi="Arial" w:cs="Arial"/>
        <w:lang w:val="bg-BG"/>
      </w:rPr>
      <w:t>/</w:t>
    </w:r>
    <w:r w:rsidR="008F5FB6">
      <w:rPr>
        <w:rFonts w:ascii="Arial" w:hAnsi="Arial" w:cs="Arial"/>
        <w:i/>
        <w:iCs/>
      </w:rPr>
      <w:t>page</w:t>
    </w:r>
    <w:r w:rsidRPr="008F5FB6">
      <w:rPr>
        <w:rFonts w:ascii="Arial" w:hAnsi="Arial" w:cs="Arial"/>
        <w:lang w:val="bg-BG"/>
      </w:rPr>
      <w:t xml:space="preserve"> </w:t>
    </w:r>
    <w:r w:rsidRPr="008F5FB6">
      <w:rPr>
        <w:rStyle w:val="PageNumber"/>
        <w:rFonts w:ascii="Arial" w:hAnsi="Arial" w:cs="Arial"/>
      </w:rPr>
      <w:fldChar w:fldCharType="begin"/>
    </w:r>
    <w:r w:rsidRPr="008F5FB6">
      <w:rPr>
        <w:rStyle w:val="PageNumber"/>
        <w:rFonts w:ascii="Arial" w:hAnsi="Arial" w:cs="Arial"/>
      </w:rPr>
      <w:instrText xml:space="preserve"> PAGE </w:instrText>
    </w:r>
    <w:r w:rsidRPr="008F5FB6">
      <w:rPr>
        <w:rStyle w:val="PageNumber"/>
        <w:rFonts w:ascii="Arial" w:hAnsi="Arial" w:cs="Arial"/>
      </w:rPr>
      <w:fldChar w:fldCharType="separate"/>
    </w:r>
    <w:r w:rsidR="00FD4EF0" w:rsidRPr="008F5FB6">
      <w:rPr>
        <w:rStyle w:val="PageNumber"/>
        <w:rFonts w:ascii="Arial" w:hAnsi="Arial" w:cs="Arial"/>
        <w:noProof/>
      </w:rPr>
      <w:t>2</w:t>
    </w:r>
    <w:r w:rsidRPr="008F5FB6">
      <w:rPr>
        <w:rStyle w:val="PageNumber"/>
        <w:rFonts w:ascii="Arial" w:hAnsi="Arial" w:cs="Arial"/>
      </w:rPr>
      <w:fldChar w:fldCharType="end"/>
    </w:r>
    <w:r w:rsidRPr="008F5FB6">
      <w:rPr>
        <w:rStyle w:val="PageNumber"/>
        <w:rFonts w:ascii="Arial" w:hAnsi="Arial" w:cs="Arial"/>
        <w:lang w:val="bg-BG"/>
      </w:rPr>
      <w:t xml:space="preserve"> от </w:t>
    </w:r>
    <w:r w:rsidRPr="008F5FB6">
      <w:rPr>
        <w:rStyle w:val="PageNumber"/>
        <w:rFonts w:ascii="Arial" w:hAnsi="Arial" w:cs="Arial"/>
      </w:rPr>
      <w:fldChar w:fldCharType="begin"/>
    </w:r>
    <w:r w:rsidRPr="008F5FB6">
      <w:rPr>
        <w:rStyle w:val="PageNumber"/>
        <w:rFonts w:ascii="Arial" w:hAnsi="Arial" w:cs="Arial"/>
      </w:rPr>
      <w:instrText xml:space="preserve"> NUMPAGES </w:instrText>
    </w:r>
    <w:r w:rsidRPr="008F5FB6">
      <w:rPr>
        <w:rStyle w:val="PageNumber"/>
        <w:rFonts w:ascii="Arial" w:hAnsi="Arial" w:cs="Arial"/>
      </w:rPr>
      <w:fldChar w:fldCharType="separate"/>
    </w:r>
    <w:r w:rsidR="00FD4EF0" w:rsidRPr="008F5FB6">
      <w:rPr>
        <w:rStyle w:val="PageNumber"/>
        <w:rFonts w:ascii="Arial" w:hAnsi="Arial" w:cs="Arial"/>
        <w:noProof/>
      </w:rPr>
      <w:t>2</w:t>
    </w:r>
    <w:r w:rsidRPr="008F5FB6">
      <w:rPr>
        <w:rStyle w:val="PageNumber"/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4D80E" w14:textId="77777777" w:rsidR="00DB3C06" w:rsidRPr="007170FD" w:rsidRDefault="00DB3C06" w:rsidP="007170FD">
    <w:pPr>
      <w:pStyle w:val="Footer"/>
      <w:jc w:val="right"/>
      <w:rPr>
        <w:rFonts w:ascii="Allianz Sans Light Cyr" w:hAnsi="Allianz Sans Light Cyr"/>
        <w:szCs w:val="22"/>
      </w:rPr>
    </w:pPr>
    <w:r w:rsidRPr="007170FD">
      <w:rPr>
        <w:rFonts w:ascii="Allianz Sans Light Cyr" w:hAnsi="Allianz Sans Light Cyr"/>
        <w:szCs w:val="22"/>
        <w:lang w:val="bg-BG"/>
      </w:rPr>
      <w:t>Страница</w:t>
    </w:r>
    <w:r w:rsidRPr="007170FD">
      <w:rPr>
        <w:rFonts w:ascii="Allianz Sans Light Cyr" w:hAnsi="Allianz Sans Light Cyr"/>
        <w:szCs w:val="22"/>
      </w:rPr>
      <w:t xml:space="preserve"> </w:t>
    </w:r>
    <w:r w:rsidRPr="007170FD">
      <w:rPr>
        <w:rFonts w:ascii="Allianz Sans Light Cyr" w:hAnsi="Allianz Sans Light Cyr"/>
        <w:bCs/>
        <w:szCs w:val="22"/>
      </w:rPr>
      <w:fldChar w:fldCharType="begin"/>
    </w:r>
    <w:r w:rsidRPr="007170FD">
      <w:rPr>
        <w:rFonts w:ascii="Allianz Sans Light Cyr" w:hAnsi="Allianz Sans Light Cyr"/>
        <w:bCs/>
        <w:szCs w:val="22"/>
      </w:rPr>
      <w:instrText xml:space="preserve"> PAGE </w:instrText>
    </w:r>
    <w:r w:rsidRPr="007170FD">
      <w:rPr>
        <w:rFonts w:ascii="Allianz Sans Light Cyr" w:hAnsi="Allianz Sans Light Cyr"/>
        <w:bCs/>
        <w:szCs w:val="22"/>
      </w:rPr>
      <w:fldChar w:fldCharType="separate"/>
    </w:r>
    <w:r>
      <w:rPr>
        <w:rFonts w:ascii="Allianz Sans Light Cyr" w:hAnsi="Allianz Sans Light Cyr"/>
        <w:bCs/>
        <w:noProof/>
        <w:szCs w:val="22"/>
      </w:rPr>
      <w:t>1</w:t>
    </w:r>
    <w:r w:rsidRPr="007170FD">
      <w:rPr>
        <w:rFonts w:ascii="Allianz Sans Light Cyr" w:hAnsi="Allianz Sans Light Cyr"/>
        <w:bCs/>
        <w:szCs w:val="22"/>
      </w:rPr>
      <w:fldChar w:fldCharType="end"/>
    </w:r>
    <w:r w:rsidRPr="007170FD">
      <w:rPr>
        <w:rFonts w:ascii="Allianz Sans Light Cyr" w:hAnsi="Allianz Sans Light Cyr"/>
        <w:szCs w:val="22"/>
      </w:rPr>
      <w:t xml:space="preserve"> </w:t>
    </w:r>
    <w:r w:rsidRPr="007170FD">
      <w:rPr>
        <w:rFonts w:ascii="Allianz Sans Light Cyr" w:hAnsi="Allianz Sans Light Cyr"/>
        <w:szCs w:val="22"/>
        <w:lang w:val="bg-BG"/>
      </w:rPr>
      <w:t>от</w:t>
    </w:r>
    <w:r w:rsidRPr="007170FD">
      <w:rPr>
        <w:rFonts w:ascii="Allianz Sans Light Cyr" w:hAnsi="Allianz Sans Light Cyr"/>
        <w:szCs w:val="22"/>
      </w:rPr>
      <w:t xml:space="preserve"> </w:t>
    </w:r>
    <w:r w:rsidRPr="007170FD">
      <w:rPr>
        <w:rFonts w:ascii="Allianz Sans Light Cyr" w:hAnsi="Allianz Sans Light Cyr"/>
        <w:bCs/>
        <w:szCs w:val="22"/>
      </w:rPr>
      <w:fldChar w:fldCharType="begin"/>
    </w:r>
    <w:r w:rsidRPr="007170FD">
      <w:rPr>
        <w:rFonts w:ascii="Allianz Sans Light Cyr" w:hAnsi="Allianz Sans Light Cyr"/>
        <w:bCs/>
        <w:szCs w:val="22"/>
      </w:rPr>
      <w:instrText xml:space="preserve"> NUMPAGES  </w:instrText>
    </w:r>
    <w:r w:rsidRPr="007170FD">
      <w:rPr>
        <w:rFonts w:ascii="Allianz Sans Light Cyr" w:hAnsi="Allianz Sans Light Cyr"/>
        <w:bCs/>
        <w:szCs w:val="22"/>
      </w:rPr>
      <w:fldChar w:fldCharType="separate"/>
    </w:r>
    <w:r>
      <w:rPr>
        <w:rFonts w:ascii="Allianz Sans Light Cyr" w:hAnsi="Allianz Sans Light Cyr"/>
        <w:bCs/>
        <w:noProof/>
        <w:szCs w:val="22"/>
      </w:rPr>
      <w:t>2</w:t>
    </w:r>
    <w:r w:rsidRPr="007170FD">
      <w:rPr>
        <w:rFonts w:ascii="Allianz Sans Light Cyr" w:hAnsi="Allianz Sans Light Cyr"/>
        <w:bCs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2D6E1" w14:textId="77777777" w:rsidR="00234946" w:rsidRDefault="00234946">
      <w:r>
        <w:separator/>
      </w:r>
    </w:p>
  </w:footnote>
  <w:footnote w:type="continuationSeparator" w:id="0">
    <w:p w14:paraId="65980551" w14:textId="77777777" w:rsidR="00234946" w:rsidRDefault="00234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F1C40" w14:textId="3F4D764D" w:rsidR="00FB6014" w:rsidRDefault="52466E72">
    <w:pPr>
      <w:pStyle w:val="Header"/>
      <w:rPr>
        <w:rFonts w:ascii="Arial" w:hAnsi="Arial" w:cs="Arial"/>
        <w:lang w:val="bg-BG"/>
      </w:rPr>
    </w:pPr>
    <w:r>
      <w:rPr>
        <w:noProof/>
      </w:rPr>
      <w:drawing>
        <wp:inline distT="0" distB="0" distL="0" distR="0" wp14:anchorId="68436EC5" wp14:editId="0F7BF61D">
          <wp:extent cx="1475105" cy="372110"/>
          <wp:effectExtent l="0" t="0" r="0" b="8890"/>
          <wp:docPr id="215392019" name="Picture 2" descr="Allian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5392019" name="Picture 2" descr="Allianz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372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F5A0C">
      <w:rPr>
        <w:lang w:val="ru-RU"/>
      </w:rPr>
      <w:t xml:space="preserve">                                                                                                             </w:t>
    </w:r>
    <w:r w:rsidRPr="52466E72">
      <w:rPr>
        <w:rFonts w:ascii="Arial" w:hAnsi="Arial" w:cs="Arial"/>
        <w:lang w:val="bg-BG"/>
      </w:rPr>
      <w:t>Приложение 2 – Оферта за участие в конкурс за банкови пластики</w:t>
    </w:r>
  </w:p>
  <w:p w14:paraId="5B037A76" w14:textId="43C211FC" w:rsidR="00FB6014" w:rsidRPr="00FB6014" w:rsidRDefault="00FB6014" w:rsidP="732D766F">
    <w:pPr>
      <w:pStyle w:val="Header"/>
      <w:jc w:val="right"/>
      <w:rPr>
        <w:rFonts w:ascii="Arial" w:hAnsi="Arial" w:cs="Arial"/>
        <w:i/>
        <w:iCs/>
        <w:lang w:val="bg-BG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0FC98" w14:textId="77777777" w:rsidR="00DB3C06" w:rsidRPr="00F94B93" w:rsidRDefault="00000000" w:rsidP="003146E1">
    <w:pPr>
      <w:pStyle w:val="Header"/>
      <w:rPr>
        <w:rFonts w:ascii="Allianz Sans Cyr" w:hAnsi="Allianz Sans Cyr"/>
        <w:sz w:val="28"/>
        <w:szCs w:val="28"/>
        <w:lang w:val="bg-BG"/>
      </w:rPr>
    </w:pPr>
    <w:r>
      <w:rPr>
        <w:rFonts w:ascii="Allianz Sans Cyr" w:hAnsi="Allianz Sans Cyr"/>
        <w:sz w:val="28"/>
        <w:szCs w:val="28"/>
      </w:rPr>
      <w:object w:dxaOrig="1440" w:dyaOrig="1440" w14:anchorId="444F8D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572.3pt;margin-top:-1.15pt;width:83.7pt;height:21.6pt;z-index:251658240">
          <v:imagedata r:id="rId1" o:title=""/>
          <w10:wrap type="topAndBottom"/>
        </v:shape>
        <o:OLEObject Type="Embed" ProgID="PBrush" ShapeID="_x0000_s1026" DrawAspect="Content" ObjectID="_1840020745" r:id="rId2"/>
      </w:object>
    </w:r>
    <w:r w:rsidR="00DB3C06" w:rsidRPr="00F94B93">
      <w:rPr>
        <w:rFonts w:ascii="Allianz Sans Cyr" w:hAnsi="Allianz Sans Cyr"/>
        <w:sz w:val="28"/>
        <w:szCs w:val="28"/>
        <w:lang w:val="bg-BG"/>
      </w:rPr>
      <w:t xml:space="preserve">Алианц България </w:t>
    </w:r>
  </w:p>
  <w:p w14:paraId="0D7705B9" w14:textId="77777777" w:rsidR="00DB3C06" w:rsidRPr="00F94B93" w:rsidRDefault="00DB3C06" w:rsidP="003146E1">
    <w:pPr>
      <w:tabs>
        <w:tab w:val="left" w:pos="360"/>
      </w:tabs>
      <w:rPr>
        <w:rFonts w:ascii="Allianz Sans Cyr" w:hAnsi="Allianz Sans Cyr" w:cs="Arial"/>
        <w:sz w:val="28"/>
        <w:szCs w:val="28"/>
        <w:lang w:val="bg-BG"/>
      </w:rPr>
    </w:pPr>
    <w:r w:rsidRPr="00F94B93">
      <w:rPr>
        <w:rFonts w:ascii="Allianz Sans Cyr" w:hAnsi="Allianz Sans Cyr"/>
        <w:sz w:val="28"/>
        <w:szCs w:val="28"/>
        <w:lang w:val="bg-BG"/>
      </w:rPr>
      <w:t xml:space="preserve">Въпросник </w:t>
    </w:r>
    <w:r>
      <w:rPr>
        <w:rFonts w:ascii="Allianz Sans Cyr" w:hAnsi="Allianz Sans Cyr"/>
        <w:sz w:val="28"/>
        <w:szCs w:val="28"/>
        <w:lang w:val="bg-BG"/>
      </w:rPr>
      <w:t>към</w:t>
    </w:r>
    <w:r w:rsidRPr="00F94B93">
      <w:rPr>
        <w:rFonts w:ascii="Allianz Sans Cyr" w:hAnsi="Allianz Sans Cyr"/>
        <w:sz w:val="28"/>
        <w:szCs w:val="28"/>
        <w:lang w:val="bg-BG"/>
      </w:rPr>
      <w:t xml:space="preserve"> компания-кандидат за доставчик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84618"/>
    <w:multiLevelType w:val="hybridMultilevel"/>
    <w:tmpl w:val="0540AEBE"/>
    <w:lvl w:ilvl="0" w:tplc="6E6C90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B56A2"/>
    <w:multiLevelType w:val="singleLevel"/>
    <w:tmpl w:val="AB6AAE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1D47564F"/>
    <w:multiLevelType w:val="hybridMultilevel"/>
    <w:tmpl w:val="28849D6A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1742795"/>
    <w:multiLevelType w:val="hybridMultilevel"/>
    <w:tmpl w:val="188E79BE"/>
    <w:lvl w:ilvl="0" w:tplc="318C2094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401898"/>
    <w:multiLevelType w:val="multilevel"/>
    <w:tmpl w:val="49687256"/>
    <w:lvl w:ilvl="0">
      <w:start w:val="1"/>
      <w:numFmt w:val="decimal"/>
      <w:lvlText w:val="(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2E1597C"/>
    <w:multiLevelType w:val="singleLevel"/>
    <w:tmpl w:val="8640D0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29987459"/>
    <w:multiLevelType w:val="hybridMultilevel"/>
    <w:tmpl w:val="C644B0C0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DB3704F"/>
    <w:multiLevelType w:val="hybridMultilevel"/>
    <w:tmpl w:val="69205588"/>
    <w:lvl w:ilvl="0" w:tplc="32FEC9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86A94"/>
    <w:multiLevelType w:val="hybridMultilevel"/>
    <w:tmpl w:val="F35EFF7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9F51C3"/>
    <w:multiLevelType w:val="hybridMultilevel"/>
    <w:tmpl w:val="EB1E7CF0"/>
    <w:lvl w:ilvl="0" w:tplc="0402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3AC9F8B1"/>
    <w:multiLevelType w:val="hybridMultilevel"/>
    <w:tmpl w:val="DBC2215E"/>
    <w:lvl w:ilvl="0" w:tplc="62ACE47C">
      <w:start w:val="1"/>
      <w:numFmt w:val="decimal"/>
      <w:lvlText w:val="(%1)"/>
      <w:lvlJc w:val="left"/>
      <w:pPr>
        <w:ind w:left="1080" w:hanging="360"/>
      </w:pPr>
    </w:lvl>
    <w:lvl w:ilvl="1" w:tplc="E9B09428">
      <w:start w:val="1"/>
      <w:numFmt w:val="lowerLetter"/>
      <w:lvlText w:val="%2."/>
      <w:lvlJc w:val="left"/>
      <w:pPr>
        <w:ind w:left="1800" w:hanging="360"/>
      </w:pPr>
    </w:lvl>
    <w:lvl w:ilvl="2" w:tplc="4FDC2B9E">
      <w:start w:val="1"/>
      <w:numFmt w:val="lowerRoman"/>
      <w:lvlText w:val="%3."/>
      <w:lvlJc w:val="right"/>
      <w:pPr>
        <w:ind w:left="2520" w:hanging="180"/>
      </w:pPr>
    </w:lvl>
    <w:lvl w:ilvl="3" w:tplc="A4CCA240">
      <w:start w:val="1"/>
      <w:numFmt w:val="decimal"/>
      <w:lvlText w:val="%4."/>
      <w:lvlJc w:val="left"/>
      <w:pPr>
        <w:ind w:left="3240" w:hanging="360"/>
      </w:pPr>
    </w:lvl>
    <w:lvl w:ilvl="4" w:tplc="EDC2B66C">
      <w:start w:val="1"/>
      <w:numFmt w:val="lowerLetter"/>
      <w:lvlText w:val="%5."/>
      <w:lvlJc w:val="left"/>
      <w:pPr>
        <w:ind w:left="3960" w:hanging="360"/>
      </w:pPr>
    </w:lvl>
    <w:lvl w:ilvl="5" w:tplc="BF8279FA">
      <w:start w:val="1"/>
      <w:numFmt w:val="lowerRoman"/>
      <w:lvlText w:val="%6."/>
      <w:lvlJc w:val="right"/>
      <w:pPr>
        <w:ind w:left="4680" w:hanging="180"/>
      </w:pPr>
    </w:lvl>
    <w:lvl w:ilvl="6" w:tplc="FEC212DC">
      <w:start w:val="1"/>
      <w:numFmt w:val="decimal"/>
      <w:lvlText w:val="%7."/>
      <w:lvlJc w:val="left"/>
      <w:pPr>
        <w:ind w:left="5400" w:hanging="360"/>
      </w:pPr>
    </w:lvl>
    <w:lvl w:ilvl="7" w:tplc="FBE4FBF8">
      <w:start w:val="1"/>
      <w:numFmt w:val="lowerLetter"/>
      <w:lvlText w:val="%8."/>
      <w:lvlJc w:val="left"/>
      <w:pPr>
        <w:ind w:left="6120" w:hanging="360"/>
      </w:pPr>
    </w:lvl>
    <w:lvl w:ilvl="8" w:tplc="FF46EA6C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0F82A8B"/>
    <w:multiLevelType w:val="hybridMultilevel"/>
    <w:tmpl w:val="3AA086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70D81"/>
    <w:multiLevelType w:val="hybridMultilevel"/>
    <w:tmpl w:val="3AA086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C66E3"/>
    <w:multiLevelType w:val="hybridMultilevel"/>
    <w:tmpl w:val="8490F36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E36D2"/>
    <w:multiLevelType w:val="hybridMultilevel"/>
    <w:tmpl w:val="A660421E"/>
    <w:lvl w:ilvl="0" w:tplc="0402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5149170E"/>
    <w:multiLevelType w:val="hybridMultilevel"/>
    <w:tmpl w:val="33F8298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B22F4"/>
    <w:multiLevelType w:val="hybridMultilevel"/>
    <w:tmpl w:val="58D45936"/>
    <w:lvl w:ilvl="0" w:tplc="D48CA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5389B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03872BC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2EAACC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5306C2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15EEA4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71AA2C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E80A3B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6466DA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53EF50AF"/>
    <w:multiLevelType w:val="hybridMultilevel"/>
    <w:tmpl w:val="DE1439FA"/>
    <w:lvl w:ilvl="0" w:tplc="80606A74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85146A"/>
    <w:multiLevelType w:val="hybridMultilevel"/>
    <w:tmpl w:val="3AA086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B90B6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C0A4684"/>
    <w:multiLevelType w:val="hybridMultilevel"/>
    <w:tmpl w:val="FDCABF4A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EC46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45202EA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1E278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990F5E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FFAF83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7D4432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849F0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5B0E33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5F2B48FB"/>
    <w:multiLevelType w:val="hybridMultilevel"/>
    <w:tmpl w:val="FDD099B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280AF8"/>
    <w:multiLevelType w:val="hybridMultilevel"/>
    <w:tmpl w:val="A37A2640"/>
    <w:lvl w:ilvl="0" w:tplc="46967F2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831BBB"/>
    <w:multiLevelType w:val="singleLevel"/>
    <w:tmpl w:val="23EA45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 w15:restartNumberingAfterBreak="0">
    <w:nsid w:val="6D13491B"/>
    <w:multiLevelType w:val="hybridMultilevel"/>
    <w:tmpl w:val="E996D0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A4E3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BB1947"/>
    <w:multiLevelType w:val="hybridMultilevel"/>
    <w:tmpl w:val="C43A5FB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FCD4ABA"/>
    <w:multiLevelType w:val="singleLevel"/>
    <w:tmpl w:val="152C7A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311235D"/>
    <w:multiLevelType w:val="singleLevel"/>
    <w:tmpl w:val="A440C4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73C22999"/>
    <w:multiLevelType w:val="hybridMultilevel"/>
    <w:tmpl w:val="29C824FC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A8933A3"/>
    <w:multiLevelType w:val="hybridMultilevel"/>
    <w:tmpl w:val="6FF0EDAA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3A10F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D155B27"/>
    <w:multiLevelType w:val="hybridMultilevel"/>
    <w:tmpl w:val="E62CB41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1F0E61"/>
    <w:multiLevelType w:val="hybridMultilevel"/>
    <w:tmpl w:val="85688738"/>
    <w:lvl w:ilvl="0" w:tplc="FFB8DA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BEC46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45202EA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1E278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990F5E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FFAF83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7D4432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849F0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5B0E33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2093815350">
    <w:abstractNumId w:val="10"/>
  </w:num>
  <w:num w:numId="2" w16cid:durableId="1259561220">
    <w:abstractNumId w:val="19"/>
  </w:num>
  <w:num w:numId="3" w16cid:durableId="72166814">
    <w:abstractNumId w:val="5"/>
  </w:num>
  <w:num w:numId="4" w16cid:durableId="42944655">
    <w:abstractNumId w:val="23"/>
  </w:num>
  <w:num w:numId="5" w16cid:durableId="104661276">
    <w:abstractNumId w:val="26"/>
  </w:num>
  <w:num w:numId="6" w16cid:durableId="914362903">
    <w:abstractNumId w:val="1"/>
  </w:num>
  <w:num w:numId="7" w16cid:durableId="961040189">
    <w:abstractNumId w:val="27"/>
  </w:num>
  <w:num w:numId="8" w16cid:durableId="913927541">
    <w:abstractNumId w:val="30"/>
  </w:num>
  <w:num w:numId="9" w16cid:durableId="2040546274">
    <w:abstractNumId w:val="9"/>
  </w:num>
  <w:num w:numId="10" w16cid:durableId="946936047">
    <w:abstractNumId w:val="14"/>
  </w:num>
  <w:num w:numId="11" w16cid:durableId="680396908">
    <w:abstractNumId w:val="29"/>
  </w:num>
  <w:num w:numId="12" w16cid:durableId="1198816137">
    <w:abstractNumId w:val="16"/>
  </w:num>
  <w:num w:numId="13" w16cid:durableId="1364791371">
    <w:abstractNumId w:val="32"/>
  </w:num>
  <w:num w:numId="14" w16cid:durableId="352849460">
    <w:abstractNumId w:val="20"/>
  </w:num>
  <w:num w:numId="15" w16cid:durableId="625040497">
    <w:abstractNumId w:val="28"/>
  </w:num>
  <w:num w:numId="16" w16cid:durableId="1640840844">
    <w:abstractNumId w:val="6"/>
  </w:num>
  <w:num w:numId="17" w16cid:durableId="750273727">
    <w:abstractNumId w:val="2"/>
  </w:num>
  <w:num w:numId="18" w16cid:durableId="1979218138">
    <w:abstractNumId w:val="21"/>
  </w:num>
  <w:num w:numId="19" w16cid:durableId="1023240010">
    <w:abstractNumId w:val="25"/>
  </w:num>
  <w:num w:numId="20" w16cid:durableId="903297523">
    <w:abstractNumId w:val="24"/>
  </w:num>
  <w:num w:numId="21" w16cid:durableId="1959602400">
    <w:abstractNumId w:val="31"/>
  </w:num>
  <w:num w:numId="22" w16cid:durableId="13295603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7824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493910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02081074">
    <w:abstractNumId w:val="7"/>
  </w:num>
  <w:num w:numId="26" w16cid:durableId="1840733117">
    <w:abstractNumId w:val="0"/>
  </w:num>
  <w:num w:numId="27" w16cid:durableId="682634467">
    <w:abstractNumId w:val="17"/>
  </w:num>
  <w:num w:numId="28" w16cid:durableId="1617176588">
    <w:abstractNumId w:val="3"/>
  </w:num>
  <w:num w:numId="29" w16cid:durableId="1985498708">
    <w:abstractNumId w:val="22"/>
  </w:num>
  <w:num w:numId="30" w16cid:durableId="1971666158">
    <w:abstractNumId w:val="4"/>
  </w:num>
  <w:num w:numId="31" w16cid:durableId="199976886">
    <w:abstractNumId w:val="8"/>
  </w:num>
  <w:num w:numId="32" w16cid:durableId="1733043282">
    <w:abstractNumId w:val="13"/>
  </w:num>
  <w:num w:numId="33" w16cid:durableId="1847473623">
    <w:abstractNumId w:val="11"/>
  </w:num>
  <w:num w:numId="34" w16cid:durableId="91201120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apanchev, Ivaylo (Allianz Bank Bulgaria AD)">
    <w15:presenceInfo w15:providerId="AD" w15:userId="S::ivaylo.karapanchev@bank.allianz.bg::6e338d0d-72b0-43f2-a459-7a59b819c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30D"/>
    <w:rsid w:val="000002B3"/>
    <w:rsid w:val="00016B1B"/>
    <w:rsid w:val="000225CF"/>
    <w:rsid w:val="00032108"/>
    <w:rsid w:val="00032EB9"/>
    <w:rsid w:val="00046D85"/>
    <w:rsid w:val="00052BD5"/>
    <w:rsid w:val="00054A58"/>
    <w:rsid w:val="000568CE"/>
    <w:rsid w:val="0007142A"/>
    <w:rsid w:val="00073B82"/>
    <w:rsid w:val="00080510"/>
    <w:rsid w:val="0008574D"/>
    <w:rsid w:val="000A0F82"/>
    <w:rsid w:val="000B63DD"/>
    <w:rsid w:val="000D05AF"/>
    <w:rsid w:val="000E5D60"/>
    <w:rsid w:val="000F13D6"/>
    <w:rsid w:val="000F30B7"/>
    <w:rsid w:val="000F5A0C"/>
    <w:rsid w:val="001050FB"/>
    <w:rsid w:val="0010556E"/>
    <w:rsid w:val="00111897"/>
    <w:rsid w:val="00114BF5"/>
    <w:rsid w:val="001220D0"/>
    <w:rsid w:val="001363F2"/>
    <w:rsid w:val="00151AEE"/>
    <w:rsid w:val="00155E68"/>
    <w:rsid w:val="00163274"/>
    <w:rsid w:val="00165566"/>
    <w:rsid w:val="001851DE"/>
    <w:rsid w:val="00187F19"/>
    <w:rsid w:val="00192611"/>
    <w:rsid w:val="001B3CAB"/>
    <w:rsid w:val="001C4520"/>
    <w:rsid w:val="001D798A"/>
    <w:rsid w:val="001E50A9"/>
    <w:rsid w:val="001E65CF"/>
    <w:rsid w:val="001F6031"/>
    <w:rsid w:val="001F7212"/>
    <w:rsid w:val="002033CE"/>
    <w:rsid w:val="00227256"/>
    <w:rsid w:val="00234946"/>
    <w:rsid w:val="0023668D"/>
    <w:rsid w:val="00243892"/>
    <w:rsid w:val="00250ED6"/>
    <w:rsid w:val="0025675F"/>
    <w:rsid w:val="00257D79"/>
    <w:rsid w:val="002617FD"/>
    <w:rsid w:val="00264643"/>
    <w:rsid w:val="00275B25"/>
    <w:rsid w:val="00294111"/>
    <w:rsid w:val="00295256"/>
    <w:rsid w:val="002B0033"/>
    <w:rsid w:val="002D25CC"/>
    <w:rsid w:val="002D42CA"/>
    <w:rsid w:val="002E124A"/>
    <w:rsid w:val="002E44DD"/>
    <w:rsid w:val="002F2333"/>
    <w:rsid w:val="002F4747"/>
    <w:rsid w:val="0030397C"/>
    <w:rsid w:val="00313E32"/>
    <w:rsid w:val="003146E1"/>
    <w:rsid w:val="00325E68"/>
    <w:rsid w:val="00362FD0"/>
    <w:rsid w:val="0038205F"/>
    <w:rsid w:val="00396ECB"/>
    <w:rsid w:val="003A4281"/>
    <w:rsid w:val="003F0A36"/>
    <w:rsid w:val="00404889"/>
    <w:rsid w:val="004129D9"/>
    <w:rsid w:val="0042253E"/>
    <w:rsid w:val="004242E4"/>
    <w:rsid w:val="0042465E"/>
    <w:rsid w:val="00431AEE"/>
    <w:rsid w:val="00447045"/>
    <w:rsid w:val="004621AA"/>
    <w:rsid w:val="00467CC3"/>
    <w:rsid w:val="00467E94"/>
    <w:rsid w:val="004777A4"/>
    <w:rsid w:val="0049548D"/>
    <w:rsid w:val="004B3181"/>
    <w:rsid w:val="004B3E52"/>
    <w:rsid w:val="004C5CC3"/>
    <w:rsid w:val="004D49A9"/>
    <w:rsid w:val="004E4F9F"/>
    <w:rsid w:val="004F70F1"/>
    <w:rsid w:val="005145B4"/>
    <w:rsid w:val="005207D5"/>
    <w:rsid w:val="00534C39"/>
    <w:rsid w:val="00547DDB"/>
    <w:rsid w:val="00552AC6"/>
    <w:rsid w:val="00553C19"/>
    <w:rsid w:val="00554DB6"/>
    <w:rsid w:val="00564C20"/>
    <w:rsid w:val="005723ED"/>
    <w:rsid w:val="00572AB4"/>
    <w:rsid w:val="005737EB"/>
    <w:rsid w:val="00577959"/>
    <w:rsid w:val="00584673"/>
    <w:rsid w:val="00587B90"/>
    <w:rsid w:val="005913C8"/>
    <w:rsid w:val="00594036"/>
    <w:rsid w:val="005A25D2"/>
    <w:rsid w:val="005B6D1E"/>
    <w:rsid w:val="005B7454"/>
    <w:rsid w:val="005C34FC"/>
    <w:rsid w:val="005C4998"/>
    <w:rsid w:val="005C4D35"/>
    <w:rsid w:val="005D46D6"/>
    <w:rsid w:val="005D4C45"/>
    <w:rsid w:val="005E598B"/>
    <w:rsid w:val="005E5A3D"/>
    <w:rsid w:val="005F345F"/>
    <w:rsid w:val="005F3614"/>
    <w:rsid w:val="006010C7"/>
    <w:rsid w:val="00606B8A"/>
    <w:rsid w:val="006168B9"/>
    <w:rsid w:val="00617CBF"/>
    <w:rsid w:val="0062480E"/>
    <w:rsid w:val="0063797C"/>
    <w:rsid w:val="00646355"/>
    <w:rsid w:val="006631B2"/>
    <w:rsid w:val="006951EA"/>
    <w:rsid w:val="006A01B9"/>
    <w:rsid w:val="006B17EF"/>
    <w:rsid w:val="006B2C27"/>
    <w:rsid w:val="006C2848"/>
    <w:rsid w:val="006C7599"/>
    <w:rsid w:val="006D41A6"/>
    <w:rsid w:val="006E0DF1"/>
    <w:rsid w:val="006E50AA"/>
    <w:rsid w:val="006E732F"/>
    <w:rsid w:val="006F2605"/>
    <w:rsid w:val="006F6E8C"/>
    <w:rsid w:val="007170FD"/>
    <w:rsid w:val="00721D66"/>
    <w:rsid w:val="00722025"/>
    <w:rsid w:val="00722C4B"/>
    <w:rsid w:val="007240EC"/>
    <w:rsid w:val="00725B38"/>
    <w:rsid w:val="0073003E"/>
    <w:rsid w:val="00733DB3"/>
    <w:rsid w:val="007356A7"/>
    <w:rsid w:val="00743200"/>
    <w:rsid w:val="00744716"/>
    <w:rsid w:val="00745F66"/>
    <w:rsid w:val="007534FC"/>
    <w:rsid w:val="007574F8"/>
    <w:rsid w:val="00771800"/>
    <w:rsid w:val="00771BD3"/>
    <w:rsid w:val="00797D54"/>
    <w:rsid w:val="007B4EB6"/>
    <w:rsid w:val="007E5771"/>
    <w:rsid w:val="007E74BC"/>
    <w:rsid w:val="00802E9A"/>
    <w:rsid w:val="00803B03"/>
    <w:rsid w:val="00804C8B"/>
    <w:rsid w:val="00817024"/>
    <w:rsid w:val="00822F86"/>
    <w:rsid w:val="008318AE"/>
    <w:rsid w:val="00834FDF"/>
    <w:rsid w:val="0083703D"/>
    <w:rsid w:val="00843F0D"/>
    <w:rsid w:val="008513AC"/>
    <w:rsid w:val="00851E8B"/>
    <w:rsid w:val="00854B3B"/>
    <w:rsid w:val="008704CD"/>
    <w:rsid w:val="008866F3"/>
    <w:rsid w:val="00894E55"/>
    <w:rsid w:val="008A762B"/>
    <w:rsid w:val="008B5F8F"/>
    <w:rsid w:val="008C42A5"/>
    <w:rsid w:val="008C6636"/>
    <w:rsid w:val="008E77FF"/>
    <w:rsid w:val="008F0903"/>
    <w:rsid w:val="008F1161"/>
    <w:rsid w:val="008F5FB6"/>
    <w:rsid w:val="008F78E5"/>
    <w:rsid w:val="0091212A"/>
    <w:rsid w:val="009176A0"/>
    <w:rsid w:val="0094763E"/>
    <w:rsid w:val="009526CF"/>
    <w:rsid w:val="0095293E"/>
    <w:rsid w:val="0096419F"/>
    <w:rsid w:val="00971F8F"/>
    <w:rsid w:val="00990DB3"/>
    <w:rsid w:val="00994E83"/>
    <w:rsid w:val="009A1876"/>
    <w:rsid w:val="009A20B9"/>
    <w:rsid w:val="009A3B9B"/>
    <w:rsid w:val="009D42CA"/>
    <w:rsid w:val="009D585C"/>
    <w:rsid w:val="009E7A2F"/>
    <w:rsid w:val="009F23F8"/>
    <w:rsid w:val="00A03830"/>
    <w:rsid w:val="00A11DD7"/>
    <w:rsid w:val="00A12793"/>
    <w:rsid w:val="00A14081"/>
    <w:rsid w:val="00A23BB5"/>
    <w:rsid w:val="00A26DDD"/>
    <w:rsid w:val="00A30A6A"/>
    <w:rsid w:val="00A326BD"/>
    <w:rsid w:val="00A354C1"/>
    <w:rsid w:val="00A56F15"/>
    <w:rsid w:val="00A61F1F"/>
    <w:rsid w:val="00A62521"/>
    <w:rsid w:val="00A955B8"/>
    <w:rsid w:val="00AA1866"/>
    <w:rsid w:val="00AA6C58"/>
    <w:rsid w:val="00AB150D"/>
    <w:rsid w:val="00AB791A"/>
    <w:rsid w:val="00AC4A0B"/>
    <w:rsid w:val="00AF0AA9"/>
    <w:rsid w:val="00AF669F"/>
    <w:rsid w:val="00AF6857"/>
    <w:rsid w:val="00B1593F"/>
    <w:rsid w:val="00B1620E"/>
    <w:rsid w:val="00B21B44"/>
    <w:rsid w:val="00B3530D"/>
    <w:rsid w:val="00B361D0"/>
    <w:rsid w:val="00B61AEA"/>
    <w:rsid w:val="00B74A25"/>
    <w:rsid w:val="00B92043"/>
    <w:rsid w:val="00B94B12"/>
    <w:rsid w:val="00B967A4"/>
    <w:rsid w:val="00BA0A04"/>
    <w:rsid w:val="00BA4E03"/>
    <w:rsid w:val="00BA4E82"/>
    <w:rsid w:val="00BA54D4"/>
    <w:rsid w:val="00BC0D30"/>
    <w:rsid w:val="00BC1490"/>
    <w:rsid w:val="00BC6C6F"/>
    <w:rsid w:val="00BE3F1B"/>
    <w:rsid w:val="00BE7F67"/>
    <w:rsid w:val="00BF7013"/>
    <w:rsid w:val="00BF73EE"/>
    <w:rsid w:val="00BF7DA3"/>
    <w:rsid w:val="00C10A88"/>
    <w:rsid w:val="00C14B5F"/>
    <w:rsid w:val="00C171FC"/>
    <w:rsid w:val="00C305C6"/>
    <w:rsid w:val="00C336B9"/>
    <w:rsid w:val="00C338C3"/>
    <w:rsid w:val="00C3650E"/>
    <w:rsid w:val="00C40306"/>
    <w:rsid w:val="00C46E33"/>
    <w:rsid w:val="00C603B0"/>
    <w:rsid w:val="00C629EE"/>
    <w:rsid w:val="00C635AF"/>
    <w:rsid w:val="00C649F5"/>
    <w:rsid w:val="00C908C2"/>
    <w:rsid w:val="00C9547C"/>
    <w:rsid w:val="00CA1AB0"/>
    <w:rsid w:val="00CA7B00"/>
    <w:rsid w:val="00CB3DA3"/>
    <w:rsid w:val="00CC06D5"/>
    <w:rsid w:val="00CC6C16"/>
    <w:rsid w:val="00CE629F"/>
    <w:rsid w:val="00CF72C1"/>
    <w:rsid w:val="00D0658F"/>
    <w:rsid w:val="00D07EF7"/>
    <w:rsid w:val="00D12842"/>
    <w:rsid w:val="00D23E21"/>
    <w:rsid w:val="00D42033"/>
    <w:rsid w:val="00D450E8"/>
    <w:rsid w:val="00D4684E"/>
    <w:rsid w:val="00D607B9"/>
    <w:rsid w:val="00D82D35"/>
    <w:rsid w:val="00D83FA6"/>
    <w:rsid w:val="00D852CF"/>
    <w:rsid w:val="00D861BB"/>
    <w:rsid w:val="00D86759"/>
    <w:rsid w:val="00DA3F83"/>
    <w:rsid w:val="00DA7BFB"/>
    <w:rsid w:val="00DB3C06"/>
    <w:rsid w:val="00DB74E3"/>
    <w:rsid w:val="00DE7F84"/>
    <w:rsid w:val="00DF27E9"/>
    <w:rsid w:val="00E079AC"/>
    <w:rsid w:val="00E136BC"/>
    <w:rsid w:val="00E20D3C"/>
    <w:rsid w:val="00E22BE6"/>
    <w:rsid w:val="00E300F8"/>
    <w:rsid w:val="00E47E87"/>
    <w:rsid w:val="00E57EFB"/>
    <w:rsid w:val="00E66F1F"/>
    <w:rsid w:val="00E71267"/>
    <w:rsid w:val="00E72BD3"/>
    <w:rsid w:val="00E77027"/>
    <w:rsid w:val="00E82B0E"/>
    <w:rsid w:val="00E91107"/>
    <w:rsid w:val="00E911EC"/>
    <w:rsid w:val="00EB06AD"/>
    <w:rsid w:val="00EB504A"/>
    <w:rsid w:val="00ED5AE6"/>
    <w:rsid w:val="00F10569"/>
    <w:rsid w:val="00F12D38"/>
    <w:rsid w:val="00F12E62"/>
    <w:rsid w:val="00F1613D"/>
    <w:rsid w:val="00F2117C"/>
    <w:rsid w:val="00F24558"/>
    <w:rsid w:val="00F2706A"/>
    <w:rsid w:val="00F44890"/>
    <w:rsid w:val="00F46CE5"/>
    <w:rsid w:val="00F56D95"/>
    <w:rsid w:val="00F60440"/>
    <w:rsid w:val="00F63017"/>
    <w:rsid w:val="00F777FA"/>
    <w:rsid w:val="00F94B93"/>
    <w:rsid w:val="00FB149B"/>
    <w:rsid w:val="00FB6014"/>
    <w:rsid w:val="00FC5EDA"/>
    <w:rsid w:val="00FD4EF0"/>
    <w:rsid w:val="00FD7BB7"/>
    <w:rsid w:val="00FE344B"/>
    <w:rsid w:val="00FE6D1E"/>
    <w:rsid w:val="00FF41B2"/>
    <w:rsid w:val="01D4A205"/>
    <w:rsid w:val="02736142"/>
    <w:rsid w:val="03DFC35D"/>
    <w:rsid w:val="07FBC44D"/>
    <w:rsid w:val="08344A62"/>
    <w:rsid w:val="08A755B1"/>
    <w:rsid w:val="0A01D097"/>
    <w:rsid w:val="0AE32C38"/>
    <w:rsid w:val="0B756FCE"/>
    <w:rsid w:val="0D1DA959"/>
    <w:rsid w:val="0DCF4F6F"/>
    <w:rsid w:val="1089C74B"/>
    <w:rsid w:val="10E91515"/>
    <w:rsid w:val="1307E0DF"/>
    <w:rsid w:val="13936164"/>
    <w:rsid w:val="13A7BF8A"/>
    <w:rsid w:val="1475CA0F"/>
    <w:rsid w:val="17BDA15E"/>
    <w:rsid w:val="19327358"/>
    <w:rsid w:val="19C168AB"/>
    <w:rsid w:val="19F49EEF"/>
    <w:rsid w:val="1AECA352"/>
    <w:rsid w:val="1B754393"/>
    <w:rsid w:val="1BDB3DD8"/>
    <w:rsid w:val="1C7F97FB"/>
    <w:rsid w:val="1D37C625"/>
    <w:rsid w:val="1DD8286D"/>
    <w:rsid w:val="1EBC75B4"/>
    <w:rsid w:val="1F20D5B3"/>
    <w:rsid w:val="1F666779"/>
    <w:rsid w:val="208EB586"/>
    <w:rsid w:val="22150B0F"/>
    <w:rsid w:val="22765512"/>
    <w:rsid w:val="22FEFB50"/>
    <w:rsid w:val="2356B0F6"/>
    <w:rsid w:val="235C9559"/>
    <w:rsid w:val="238998E2"/>
    <w:rsid w:val="23901935"/>
    <w:rsid w:val="23A3F2D3"/>
    <w:rsid w:val="243FED2F"/>
    <w:rsid w:val="244AF9BA"/>
    <w:rsid w:val="25142617"/>
    <w:rsid w:val="2534CFB3"/>
    <w:rsid w:val="25F28359"/>
    <w:rsid w:val="25FACE21"/>
    <w:rsid w:val="27AD05D7"/>
    <w:rsid w:val="295A20B5"/>
    <w:rsid w:val="296A7293"/>
    <w:rsid w:val="29BD1F09"/>
    <w:rsid w:val="2AC235A2"/>
    <w:rsid w:val="2AFB20AF"/>
    <w:rsid w:val="2C0A12A8"/>
    <w:rsid w:val="2C76DF09"/>
    <w:rsid w:val="2D42B96D"/>
    <w:rsid w:val="2E2A380A"/>
    <w:rsid w:val="2ECBA2DF"/>
    <w:rsid w:val="2EE5F049"/>
    <w:rsid w:val="2F592860"/>
    <w:rsid w:val="2FE0E790"/>
    <w:rsid w:val="300611A0"/>
    <w:rsid w:val="30307388"/>
    <w:rsid w:val="30677A81"/>
    <w:rsid w:val="30DED1E6"/>
    <w:rsid w:val="355F3FD4"/>
    <w:rsid w:val="35C3780E"/>
    <w:rsid w:val="368FC8A6"/>
    <w:rsid w:val="3713866B"/>
    <w:rsid w:val="373B2556"/>
    <w:rsid w:val="38C8DFBF"/>
    <w:rsid w:val="3BF9460A"/>
    <w:rsid w:val="3CE7754C"/>
    <w:rsid w:val="3D42E5B2"/>
    <w:rsid w:val="3F536B60"/>
    <w:rsid w:val="3FCF2501"/>
    <w:rsid w:val="3FD49377"/>
    <w:rsid w:val="401B5C0D"/>
    <w:rsid w:val="40FE85E3"/>
    <w:rsid w:val="41276487"/>
    <w:rsid w:val="4136F6F2"/>
    <w:rsid w:val="413FB786"/>
    <w:rsid w:val="43DFB196"/>
    <w:rsid w:val="466CC58D"/>
    <w:rsid w:val="4697F888"/>
    <w:rsid w:val="489F9848"/>
    <w:rsid w:val="48C94A04"/>
    <w:rsid w:val="49B541BB"/>
    <w:rsid w:val="4A5AD0AF"/>
    <w:rsid w:val="4B54A1CD"/>
    <w:rsid w:val="4C7D2D83"/>
    <w:rsid w:val="4F51E179"/>
    <w:rsid w:val="5007CDBE"/>
    <w:rsid w:val="50C93B94"/>
    <w:rsid w:val="52466E72"/>
    <w:rsid w:val="535C7A5F"/>
    <w:rsid w:val="55BBB644"/>
    <w:rsid w:val="567B2017"/>
    <w:rsid w:val="5705C58C"/>
    <w:rsid w:val="574696D6"/>
    <w:rsid w:val="578EDAA6"/>
    <w:rsid w:val="58705155"/>
    <w:rsid w:val="5900E3E9"/>
    <w:rsid w:val="59BC027F"/>
    <w:rsid w:val="5ACCCEC5"/>
    <w:rsid w:val="5C59FFC9"/>
    <w:rsid w:val="5CA595D8"/>
    <w:rsid w:val="5D3B745F"/>
    <w:rsid w:val="5D4EC6EE"/>
    <w:rsid w:val="5EAD8FF7"/>
    <w:rsid w:val="5EC7031C"/>
    <w:rsid w:val="5FCDC3DF"/>
    <w:rsid w:val="6027BB09"/>
    <w:rsid w:val="6452E739"/>
    <w:rsid w:val="6727C5CC"/>
    <w:rsid w:val="68A15E96"/>
    <w:rsid w:val="68C3EEC7"/>
    <w:rsid w:val="692A8CBD"/>
    <w:rsid w:val="6A819031"/>
    <w:rsid w:val="6BF2A362"/>
    <w:rsid w:val="6D1394A5"/>
    <w:rsid w:val="6E788E05"/>
    <w:rsid w:val="7051B09C"/>
    <w:rsid w:val="70E7C9AB"/>
    <w:rsid w:val="711C4A30"/>
    <w:rsid w:val="71BA8E1B"/>
    <w:rsid w:val="732D766F"/>
    <w:rsid w:val="75EBF82C"/>
    <w:rsid w:val="77354879"/>
    <w:rsid w:val="7ABEBDC1"/>
    <w:rsid w:val="7AEADF8D"/>
    <w:rsid w:val="7B6D2869"/>
    <w:rsid w:val="7FA6AA92"/>
    <w:rsid w:val="7FE4C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126FFF9"/>
  <w15:docId w15:val="{D05F5C0D-D8B4-477A-9BD2-19EA2A2DB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4"/>
      <w:lang w:val="bg-BG"/>
    </w:rPr>
  </w:style>
  <w:style w:type="paragraph" w:styleId="Heading2">
    <w:name w:val="heading 2"/>
    <w:basedOn w:val="Normal"/>
    <w:next w:val="Normal"/>
    <w:qFormat/>
    <w:rsid w:val="001F60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Arial" w:hAnsi="Arial"/>
      <w:b/>
      <w:sz w:val="24"/>
      <w:lang w:val="bg-BG"/>
    </w:rPr>
  </w:style>
  <w:style w:type="character" w:styleId="Hyperlink">
    <w:name w:val="Hyperlink"/>
    <w:rsid w:val="00B3530D"/>
    <w:rPr>
      <w:color w:val="0000FF"/>
      <w:u w:val="single"/>
    </w:rPr>
  </w:style>
  <w:style w:type="character" w:styleId="FollowedHyperlink">
    <w:name w:val="FollowedHyperlink"/>
    <w:rsid w:val="00B3530D"/>
    <w:rPr>
      <w:color w:val="800080"/>
      <w:u w:val="single"/>
    </w:rPr>
  </w:style>
  <w:style w:type="character" w:styleId="PageNumber">
    <w:name w:val="page number"/>
    <w:basedOn w:val="DefaultParagraphFont"/>
    <w:rsid w:val="00C10A88"/>
  </w:style>
  <w:style w:type="paragraph" w:styleId="BalloonText">
    <w:name w:val="Balloon Text"/>
    <w:basedOn w:val="Normal"/>
    <w:semiHidden/>
    <w:rsid w:val="004048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8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7170FD"/>
    <w:rPr>
      <w:lang w:val="en-US"/>
    </w:rPr>
  </w:style>
  <w:style w:type="paragraph" w:styleId="ListParagraph">
    <w:name w:val="List Paragraph"/>
    <w:basedOn w:val="Normal"/>
    <w:uiPriority w:val="34"/>
    <w:qFormat/>
    <w:rsid w:val="00AC4A0B"/>
    <w:pPr>
      <w:ind w:left="720"/>
      <w:contextualSpacing/>
    </w:pPr>
  </w:style>
  <w:style w:type="paragraph" w:styleId="Revision">
    <w:name w:val="Revision"/>
    <w:hidden/>
    <w:uiPriority w:val="99"/>
    <w:semiHidden/>
    <w:rsid w:val="00CE629F"/>
    <w:rPr>
      <w:lang w:eastAsia="bg-BG"/>
    </w:rPr>
  </w:style>
  <w:style w:type="character" w:styleId="CommentReference">
    <w:name w:val="annotation reference"/>
    <w:basedOn w:val="DefaultParagraphFont"/>
    <w:semiHidden/>
    <w:unhideWhenUsed/>
    <w:rsid w:val="00725B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25B38"/>
  </w:style>
  <w:style w:type="character" w:customStyle="1" w:styleId="CommentTextChar">
    <w:name w:val="Comment Text Char"/>
    <w:basedOn w:val="DefaultParagraphFont"/>
    <w:link w:val="CommentText"/>
    <w:rsid w:val="00725B38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25B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25B38"/>
    <w:rPr>
      <w:b/>
      <w:bCs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1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6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4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&#1079;&#1072;&#1087;&#1086;&#1074;&#1077;&#1076;&#1080;\&#1055;&#1083;&#1072;&#1085;&#1086;&#1074;&#1072;%20&#1087;&#1088;&#1086;&#1074;&#1077;&#1088;&#1082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ExpirationDate xmlns="163d59ea-8104-48e1-9486-4684d2f6a530" xsi:nil="true"/>
    <lcf76f155ced4ddcb4097134ff3c332f xmlns="069c4447-b47a-4941-a55a-8db0058c460e">
      <Terms xmlns="http://schemas.microsoft.com/office/infopath/2007/PartnerControls"/>
    </lcf76f155ced4ddcb4097134ff3c332f>
    <l062fff9ef7f4d818c543c8c3bf40749 xmlns="163d59ea-8104-48e1-9486-4684d2f6a530">
      <Terms xmlns="http://schemas.microsoft.com/office/infopath/2007/PartnerControls"/>
    </l062fff9ef7f4d818c543c8c3bf40749>
    <DossierOwner xmlns="163d59ea-8104-48e1-9486-4684d2f6a530">
      <UserInfo>
        <DisplayName/>
        <AccountId xsi:nil="true"/>
        <AccountType/>
      </UserInfo>
    </DossierOwner>
    <DossierStatus xmlns="163d59ea-8104-48e1-9486-4684d2f6a530" xsi:nil="true"/>
    <TaxCatchAll xmlns="163d59ea-8104-48e1-9486-4684d2f6a530" xsi:nil="true"/>
    <MailPreviewData xmlns="163d59ea-8104-48e1-9486-4684d2f6a530" xsi:nil="true"/>
    <Dataandtime xmlns="069c4447-b47a-4941-a55a-8db0058c460e" xsi:nil="true"/>
    <_dlc_DocId xmlns="163d59ea-8104-48e1-9486-4684d2f6a530">Z3AKF2JDFA7C-1604338179-577904</_dlc_DocId>
    <_dlc_DocIdUrl xmlns="163d59ea-8104-48e1-9486-4684d2f6a530">
      <Url>https://allianzms.sharepoint.com/teams/BG0001-7960639/_layouts/15/DocIdRedir.aspx?ID=Z3AKF2JDFA7C-1604338179-577904</Url>
      <Description>Z3AKF2JDFA7C-1604338179-577904</Description>
    </_dlc_DocIdUrl>
    <TranslatedLang xmlns="069c4447-b47a-4941-a55a-8db0058c460e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94C732074BD147AF8751A27408A6D6" ma:contentTypeVersion="27" ma:contentTypeDescription="Create a new document." ma:contentTypeScope="" ma:versionID="55aa4397ce277a58678b0ceee7b5185c">
  <xsd:schema xmlns:xsd="http://www.w3.org/2001/XMLSchema" xmlns:xs="http://www.w3.org/2001/XMLSchema" xmlns:p="http://schemas.microsoft.com/office/2006/metadata/properties" xmlns:ns2="163d59ea-8104-48e1-9486-4684d2f6a530" xmlns:ns3="069c4447-b47a-4941-a55a-8db0058c460e" targetNamespace="http://schemas.microsoft.com/office/2006/metadata/properties" ma:root="true" ma:fieldsID="8c756513ad6a3d6ac4ecddda197ec920" ns2:_="" ns3:_="">
    <xsd:import namespace="163d59ea-8104-48e1-9486-4684d2f6a530"/>
    <xsd:import namespace="069c4447-b47a-4941-a55a-8db0058c46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ssierOwner" minOccurs="0"/>
                <xsd:element ref="ns2:DossierStatus" minOccurs="0"/>
                <xsd:element ref="ns2:l062fff9ef7f4d818c543c8c3bf40749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Dataandtime" minOccurs="0"/>
                <xsd:element ref="ns3:TranslatedLang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d59ea-8104-48e1-9486-4684d2f6a53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ssierOwner" ma:index="11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2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l062fff9ef7f4d818c543c8c3bf40749" ma:index="13" nillable="true" ma:taxonomy="true" ma:internalName="l062fff9ef7f4d818c543c8c3bf40749" ma:taxonomyFieldName="Document_Class" ma:displayName="Document Class" ma:readOnly="false" ma:fieldId="{5062fff9-ef7f-4d81-8c54-3c8c3bf40749}" ma:sspId="10820af1-e82f-496e-bbcb-d9502914b7b2" ma:termSetId="a8fe5516-3f25-4a18-9fe8-9ec61fcfebb7" ma:anchorId="f3769284-ebf9-45c0-9e0f-a19a2a60e5c6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e2afa1d-b7d4-450a-b226-53b67672acd7}" ma:internalName="TaxCatchAll" ma:showField="CatchAllData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e2afa1d-b7d4-450a-b226-53b67672acd7}" ma:internalName="TaxCatchAllLabel" ma:readOnly="true" ma:showField="CatchAllDataLabel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7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8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c4447-b47a-4941-a55a-8db0058c46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andtime" ma:index="30" nillable="true" ma:displayName="Data and time" ma:format="DateTime" ma:internalName="Dataandtime">
      <xsd:simpleType>
        <xsd:restriction base="dms:DateTim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63B3D9-03BC-4071-BE5A-5B8CE3054B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64430B-0B5D-4423-A359-BDC23343D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7D70E-6EA1-4988-91FE-497C31D0EC0D}">
  <ds:schemaRefs>
    <ds:schemaRef ds:uri="http://schemas.microsoft.com/office/2006/metadata/properties"/>
    <ds:schemaRef ds:uri="http://schemas.microsoft.com/office/infopath/2007/PartnerControls"/>
    <ds:schemaRef ds:uri="163d59ea-8104-48e1-9486-4684d2f6a530"/>
    <ds:schemaRef ds:uri="069c4447-b47a-4941-a55a-8db0058c460e"/>
  </ds:schemaRefs>
</ds:datastoreItem>
</file>

<file path=customXml/itemProps4.xml><?xml version="1.0" encoding="utf-8"?>
<ds:datastoreItem xmlns:ds="http://schemas.openxmlformats.org/officeDocument/2006/customXml" ds:itemID="{3EEC5C29-82B9-49DB-8BD8-CD64C2D878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F3AB2AD-0AD2-470E-B38B-47EA4FE92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d59ea-8104-48e1-9486-4684d2f6a530"/>
    <ds:schemaRef ds:uri="069c4447-b47a-4941-a55a-8db0058c4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Планова проверка</Template>
  <TotalTime>42</TotalTime>
  <Pages>1</Pages>
  <Words>266</Words>
  <Characters>1517</Characters>
  <Application>Microsoft Office Word</Application>
  <DocSecurity>0</DocSecurity>
  <Lines>12</Lines>
  <Paragraphs>3</Paragraphs>
  <ScaleCrop>false</ScaleCrop>
  <Company>CB BULGARIA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121</dc:title>
  <dc:subject/>
  <dc:creator>Allianz</dc:creator>
  <cp:keywords/>
  <cp:lastModifiedBy>Karapanchev, Ivaylo (Allianz Bank Bulgaria AD)</cp:lastModifiedBy>
  <cp:revision>109</cp:revision>
  <cp:lastPrinted>2015-04-21T02:56:00Z</cp:lastPrinted>
  <dcterms:created xsi:type="dcterms:W3CDTF">2024-02-05T04:45:00Z</dcterms:created>
  <dcterms:modified xsi:type="dcterms:W3CDTF">2026-05-11T13:06:00Z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sync_ServerID">
    <vt:lpwstr>afd47052-d4b6-4a68-bc46-5ebf2229a14c</vt:lpwstr>
  </property>
  <property fmtid="{D5CDD505-2E9C-101B-9397-08002B2CF9AE}" pid="3" name="Offisync_UniqueId">
    <vt:lpwstr>750938</vt:lpwstr>
  </property>
  <property fmtid="{D5CDD505-2E9C-101B-9397-08002B2CF9AE}" pid="4" name="Offisync_ProviderInitializationData">
    <vt:lpwstr>https://connect.allianz.com</vt:lpwstr>
  </property>
  <property fmtid="{D5CDD505-2E9C-101B-9397-08002B2CF9AE}" pid="5" name="Jive_LatestUserAccountName">
    <vt:lpwstr>ivaylo.karapanchev@bank.allianz.bg</vt:lpwstr>
  </property>
  <property fmtid="{D5CDD505-2E9C-101B-9397-08002B2CF9AE}" pid="6" name="Jive_VersionGuid">
    <vt:lpwstr>7c3816cc-7206-4039-a23d-dc1bd376af13</vt:lpwstr>
  </property>
  <property fmtid="{D5CDD505-2E9C-101B-9397-08002B2CF9AE}" pid="7" name="Offisync_UpdateToken">
    <vt:lpwstr>1</vt:lpwstr>
  </property>
  <property fmtid="{D5CDD505-2E9C-101B-9397-08002B2CF9AE}" pid="8" name="MSIP_Label_ce5f591a-3248-43e9-9b70-1ad50135772d_Enabled">
    <vt:lpwstr>true</vt:lpwstr>
  </property>
  <property fmtid="{D5CDD505-2E9C-101B-9397-08002B2CF9AE}" pid="9" name="MSIP_Label_ce5f591a-3248-43e9-9b70-1ad50135772d_SetDate">
    <vt:lpwstr>2024-02-01T13:44:29Z</vt:lpwstr>
  </property>
  <property fmtid="{D5CDD505-2E9C-101B-9397-08002B2CF9AE}" pid="10" name="MSIP_Label_ce5f591a-3248-43e9-9b70-1ad50135772d_Method">
    <vt:lpwstr>Privileged</vt:lpwstr>
  </property>
  <property fmtid="{D5CDD505-2E9C-101B-9397-08002B2CF9AE}" pid="11" name="MSIP_Label_ce5f591a-3248-43e9-9b70-1ad50135772d_Name">
    <vt:lpwstr>ce5f591a-3248-43e9-9b70-1ad50135772d</vt:lpwstr>
  </property>
  <property fmtid="{D5CDD505-2E9C-101B-9397-08002B2CF9AE}" pid="12" name="MSIP_Label_ce5f591a-3248-43e9-9b70-1ad50135772d_SiteId">
    <vt:lpwstr>6e06e42d-6925-47c6-b9e7-9581c7ca302a</vt:lpwstr>
  </property>
  <property fmtid="{D5CDD505-2E9C-101B-9397-08002B2CF9AE}" pid="13" name="MSIP_Label_ce5f591a-3248-43e9-9b70-1ad50135772d_ActionId">
    <vt:lpwstr>25ae078b-0583-4626-8a67-157c925e94cf</vt:lpwstr>
  </property>
  <property fmtid="{D5CDD505-2E9C-101B-9397-08002B2CF9AE}" pid="14" name="MSIP_Label_ce5f591a-3248-43e9-9b70-1ad50135772d_ContentBits">
    <vt:lpwstr>0</vt:lpwstr>
  </property>
  <property fmtid="{D5CDD505-2E9C-101B-9397-08002B2CF9AE}" pid="15" name="ContentTypeId">
    <vt:lpwstr>0x010100F994C732074BD147AF8751A27408A6D6</vt:lpwstr>
  </property>
  <property fmtid="{D5CDD505-2E9C-101B-9397-08002B2CF9AE}" pid="16" name="Order">
    <vt:r8>20161600</vt:r8>
  </property>
  <property fmtid="{D5CDD505-2E9C-101B-9397-08002B2CF9AE}" pid="17" name="Document_Class">
    <vt:lpwstr/>
  </property>
  <property fmtid="{D5CDD505-2E9C-101B-9397-08002B2CF9AE}" pid="18" name="_dlc_DocIdItemGuid">
    <vt:lpwstr>87e14c7a-9d23-423a-b13a-8a99db47338f</vt:lpwstr>
  </property>
  <property fmtid="{D5CDD505-2E9C-101B-9397-08002B2CF9AE}" pid="19" name="i39c4d1a79f64f938d1b42f85dce8dbb">
    <vt:lpwstr/>
  </property>
  <property fmtid="{D5CDD505-2E9C-101B-9397-08002B2CF9AE}" pid="20" name="DossierDepartment">
    <vt:lpwstr/>
  </property>
  <property fmtid="{D5CDD505-2E9C-101B-9397-08002B2CF9AE}" pid="21" name="AllianzContractingParties">
    <vt:lpwstr/>
  </property>
  <property fmtid="{D5CDD505-2E9C-101B-9397-08002B2CF9AE}" pid="22" name="fe05d5d97fe0412bb1386099f8b827fe">
    <vt:lpwstr/>
  </property>
  <property fmtid="{D5CDD505-2E9C-101B-9397-08002B2CF9AE}" pid="23" name="MediaServiceImageTags">
    <vt:lpwstr/>
  </property>
</Properties>
</file>